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F5506" w14:textId="0E5E20A6" w:rsidR="007A1B1D" w:rsidRPr="00B266B0" w:rsidRDefault="007A1B1D" w:rsidP="007A1B1D">
      <w:pPr>
        <w:pStyle w:val="Header"/>
        <w:tabs>
          <w:tab w:val="right" w:pos="9639"/>
        </w:tabs>
        <w:rPr>
          <w:bCs/>
          <w:i/>
          <w:noProof w:val="0"/>
          <w:sz w:val="24"/>
          <w:szCs w:val="24"/>
        </w:rPr>
      </w:pPr>
      <w:bookmarkStart w:id="0" w:name="_Hlk20816371"/>
      <w:r w:rsidRPr="003A41EF">
        <w:rPr>
          <w:bCs/>
          <w:noProof w:val="0"/>
          <w:sz w:val="24"/>
          <w:szCs w:val="24"/>
        </w:rPr>
        <w:t xml:space="preserve">3GPP TSG-RAN WG2 Meeting </w:t>
      </w:r>
      <w:r>
        <w:rPr>
          <w:bCs/>
          <w:noProof w:val="0"/>
          <w:sz w:val="24"/>
          <w:szCs w:val="24"/>
        </w:rPr>
        <w:t>#108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A54F8B">
        <w:rPr>
          <w:bCs/>
          <w:noProof w:val="0"/>
          <w:sz w:val="24"/>
          <w:szCs w:val="24"/>
        </w:rPr>
        <w:t>15617</w:t>
      </w:r>
    </w:p>
    <w:p w14:paraId="07FD9615" w14:textId="5F23F360" w:rsidR="007A1B1D" w:rsidRPr="00465587" w:rsidRDefault="007A1B1D" w:rsidP="007A1B1D">
      <w:pPr>
        <w:pStyle w:val="Header"/>
        <w:tabs>
          <w:tab w:val="right" w:pos="9639"/>
        </w:tabs>
        <w:rPr>
          <w:rFonts w:eastAsia="SimSun"/>
          <w:bCs/>
          <w:sz w:val="24"/>
          <w:szCs w:val="24"/>
          <w:lang w:eastAsia="zh-CN"/>
        </w:rPr>
      </w:pPr>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r>
        <w:rPr>
          <w:rFonts w:eastAsia="SimSun"/>
          <w:noProof w:val="0"/>
          <w:sz w:val="24"/>
          <w:szCs w:val="24"/>
          <w:lang w:eastAsia="zh-CN"/>
        </w:rPr>
        <w:tab/>
      </w:r>
    </w:p>
    <w:p w14:paraId="11776FA6" w14:textId="36B6A471" w:rsidR="00A209D6" w:rsidRPr="00711C10" w:rsidRDefault="00711C10" w:rsidP="00711C10">
      <w:pPr>
        <w:widowControl w:val="0"/>
        <w:tabs>
          <w:tab w:val="left" w:pos="1701"/>
          <w:tab w:val="right" w:pos="9923"/>
        </w:tabs>
        <w:spacing w:before="120" w:after="0"/>
        <w:rPr>
          <w:rFonts w:ascii="Arial" w:eastAsia="MS Mincho" w:hAnsi="Arial" w:cs="Arial"/>
          <w:b/>
          <w:bCs/>
          <w:sz w:val="24"/>
        </w:rPr>
      </w:pPr>
      <w:r>
        <w:rPr>
          <w:rFonts w:ascii="Arial" w:eastAsia="MS Mincho" w:hAnsi="Arial" w:cs="Arial"/>
          <w:b/>
          <w:bCs/>
          <w:sz w:val="24"/>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8E97C0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55BEE">
        <w:rPr>
          <w:rFonts w:cs="Arial"/>
          <w:b/>
          <w:bCs/>
          <w:sz w:val="24"/>
        </w:rPr>
        <w:t>6.12.2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673E31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61BD9">
        <w:rPr>
          <w:rFonts w:ascii="Arial" w:hAnsi="Arial" w:cs="Arial"/>
          <w:b/>
          <w:bCs/>
          <w:sz w:val="24"/>
        </w:rPr>
        <w:t>Avoiding conflicting MDT configurations in DC</w:t>
      </w:r>
    </w:p>
    <w:p w14:paraId="1F147C23" w14:textId="2EE6DE6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A6948" w:rsidRPr="003C1BC0">
        <w:rPr>
          <w:rFonts w:ascii="Arial" w:hAnsi="Arial" w:cs="Arial"/>
          <w:b/>
          <w:bCs/>
          <w:sz w:val="24"/>
        </w:rPr>
        <w:t>NR_SON_MDT-Core</w:t>
      </w:r>
      <w:r w:rsidRPr="003C1BC0">
        <w:rPr>
          <w:rFonts w:ascii="Arial" w:hAnsi="Arial" w:cs="Arial"/>
          <w:b/>
          <w:bCs/>
          <w:sz w:val="24"/>
        </w:rPr>
        <w:t xml:space="preserve"> - Release </w:t>
      </w:r>
      <w:r w:rsidR="00D77DB9" w:rsidRPr="003C1BC0">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81AE980" w14:textId="1D4BE446" w:rsidR="00C07A47" w:rsidRDefault="00C07A47" w:rsidP="00C07A47">
      <w:pPr>
        <w:rPr>
          <w:lang w:val="en-US"/>
        </w:rPr>
      </w:pPr>
      <w:r>
        <w:t>RAN2#106 made the agreement to support MDT in Dual Connectivity:</w:t>
      </w:r>
      <w:r w:rsidR="008A5B6A">
        <w:t xml:space="preserve"> </w:t>
      </w:r>
    </w:p>
    <w:p w14:paraId="3B508C70" w14:textId="77777777" w:rsidR="00C07A47" w:rsidRPr="00C07A47" w:rsidRDefault="00C07A47" w:rsidP="00C07A47">
      <w:pPr>
        <w:pStyle w:val="Doc-text2"/>
        <w:pBdr>
          <w:top w:val="single" w:sz="4" w:space="1" w:color="auto"/>
          <w:left w:val="single" w:sz="4" w:space="4" w:color="auto"/>
          <w:bottom w:val="single" w:sz="4" w:space="1" w:color="auto"/>
          <w:right w:val="single" w:sz="4" w:space="4" w:color="auto"/>
        </w:pBdr>
        <w:ind w:left="1080" w:firstLine="0"/>
        <w:rPr>
          <w:rFonts w:ascii="Arial" w:hAnsi="Arial" w:cs="Arial"/>
        </w:rPr>
      </w:pPr>
      <w:r w:rsidRPr="00C07A47">
        <w:rPr>
          <w:rFonts w:ascii="Arial" w:hAnsi="Arial" w:cs="Arial"/>
        </w:rPr>
        <w:t xml:space="preserve">Agreements.                   </w:t>
      </w:r>
    </w:p>
    <w:p w14:paraId="1C287F81" w14:textId="77777777" w:rsidR="00C07A47" w:rsidRPr="00C07A47" w:rsidRDefault="00C07A47" w:rsidP="00C07A47">
      <w:pPr>
        <w:pStyle w:val="Doc-text2"/>
        <w:pBdr>
          <w:top w:val="single" w:sz="4" w:space="1" w:color="auto"/>
          <w:left w:val="single" w:sz="4" w:space="4" w:color="auto"/>
          <w:bottom w:val="single" w:sz="4" w:space="1" w:color="auto"/>
          <w:right w:val="single" w:sz="4" w:space="4" w:color="auto"/>
        </w:pBdr>
        <w:ind w:left="1080" w:firstLine="0"/>
        <w:rPr>
          <w:rFonts w:ascii="Arial" w:hAnsi="Arial" w:cs="Arial"/>
          <w:lang w:val="en-US"/>
        </w:rPr>
      </w:pPr>
      <w:r w:rsidRPr="00C07A47">
        <w:rPr>
          <w:rFonts w:ascii="Arial" w:hAnsi="Arial" w:cs="Arial"/>
          <w:lang w:val="en-US"/>
        </w:rPr>
        <w:t>1</w:t>
      </w:r>
      <w:r w:rsidRPr="00C07A47">
        <w:rPr>
          <w:rFonts w:ascii="Arial" w:hAnsi="Arial" w:cs="Arial"/>
          <w:lang w:val="en-US"/>
        </w:rPr>
        <w:tab/>
        <w:t>Immediate MDT configurations are supported for DC scenario.</w:t>
      </w:r>
    </w:p>
    <w:p w14:paraId="58B03108" w14:textId="77777777" w:rsidR="00C07A47" w:rsidRPr="00C07A47" w:rsidRDefault="00C07A47" w:rsidP="00C07A47">
      <w:pPr>
        <w:pStyle w:val="Doc-text2"/>
        <w:pBdr>
          <w:top w:val="single" w:sz="4" w:space="1" w:color="auto"/>
          <w:left w:val="single" w:sz="4" w:space="4" w:color="auto"/>
          <w:bottom w:val="single" w:sz="4" w:space="1" w:color="auto"/>
          <w:right w:val="single" w:sz="4" w:space="4" w:color="auto"/>
        </w:pBdr>
        <w:ind w:left="1080" w:firstLine="0"/>
        <w:rPr>
          <w:rFonts w:ascii="Arial" w:hAnsi="Arial" w:cs="Arial"/>
          <w:lang w:val="en-US"/>
        </w:rPr>
      </w:pPr>
      <w:r w:rsidRPr="00C07A47">
        <w:rPr>
          <w:rFonts w:ascii="Arial" w:hAnsi="Arial" w:cs="Arial"/>
          <w:lang w:val="en-US"/>
        </w:rPr>
        <w:t>2</w:t>
      </w:r>
      <w:r w:rsidRPr="00C07A47">
        <w:rPr>
          <w:rFonts w:ascii="Arial" w:hAnsi="Arial" w:cs="Arial"/>
          <w:lang w:val="en-US"/>
        </w:rPr>
        <w:tab/>
        <w:t xml:space="preserve">Logged MDT configurations can come from SN node in DC scenario.  </w:t>
      </w:r>
    </w:p>
    <w:p w14:paraId="7A55F072" w14:textId="77777777" w:rsidR="00C07A47" w:rsidRPr="00C07A47" w:rsidRDefault="00C07A47" w:rsidP="00C07A47">
      <w:pPr>
        <w:pStyle w:val="Doc-text2"/>
        <w:pBdr>
          <w:top w:val="single" w:sz="4" w:space="1" w:color="auto"/>
          <w:left w:val="single" w:sz="4" w:space="4" w:color="auto"/>
          <w:bottom w:val="single" w:sz="4" w:space="1" w:color="auto"/>
          <w:right w:val="single" w:sz="4" w:space="4" w:color="auto"/>
        </w:pBdr>
        <w:ind w:left="1080" w:firstLine="0"/>
        <w:rPr>
          <w:rFonts w:ascii="Arial" w:hAnsi="Arial" w:cs="Arial"/>
          <w:lang w:val="en-US"/>
        </w:rPr>
      </w:pPr>
      <w:r w:rsidRPr="00C07A47">
        <w:rPr>
          <w:rFonts w:ascii="Arial" w:hAnsi="Arial" w:cs="Arial"/>
          <w:lang w:val="en-US"/>
        </w:rPr>
        <w:t>3</w:t>
      </w:r>
      <w:r w:rsidRPr="00C07A47">
        <w:rPr>
          <w:rFonts w:ascii="Arial" w:hAnsi="Arial" w:cs="Arial"/>
          <w:lang w:val="en-US"/>
        </w:rPr>
        <w:tab/>
        <w:t>The existing MDT framework is the baseline for the SCG cells related MDT configuration.</w:t>
      </w:r>
    </w:p>
    <w:p w14:paraId="4DF63EDF" w14:textId="77777777" w:rsidR="00C07A47" w:rsidRPr="00C07A47" w:rsidRDefault="00C07A47" w:rsidP="00C07A47">
      <w:pPr>
        <w:pStyle w:val="Doc-text2"/>
        <w:pBdr>
          <w:top w:val="single" w:sz="4" w:space="1" w:color="auto"/>
          <w:left w:val="single" w:sz="4" w:space="4" w:color="auto"/>
          <w:bottom w:val="single" w:sz="4" w:space="1" w:color="auto"/>
          <w:right w:val="single" w:sz="4" w:space="4" w:color="auto"/>
        </w:pBdr>
        <w:ind w:left="1080" w:firstLine="0"/>
        <w:rPr>
          <w:rFonts w:ascii="Arial" w:hAnsi="Arial" w:cs="Arial"/>
          <w:lang w:val="en-US"/>
        </w:rPr>
      </w:pPr>
      <w:r w:rsidRPr="00C07A47">
        <w:rPr>
          <w:rFonts w:ascii="Arial" w:hAnsi="Arial" w:cs="Arial"/>
          <w:lang w:val="en-US"/>
        </w:rPr>
        <w:t>4</w:t>
      </w:r>
      <w:r w:rsidRPr="00C07A47">
        <w:rPr>
          <w:rFonts w:ascii="Arial" w:hAnsi="Arial" w:cs="Arial"/>
          <w:lang w:val="en-US"/>
        </w:rPr>
        <w:tab/>
        <w:t>The triggers for MDT measurements associated to MCG and SCG are separate.</w:t>
      </w:r>
    </w:p>
    <w:p w14:paraId="7AD6DBC8" w14:textId="77777777" w:rsidR="00C07A47" w:rsidRPr="00C07A47" w:rsidRDefault="00C07A47" w:rsidP="00C07A47">
      <w:pPr>
        <w:pStyle w:val="Doc-text2"/>
        <w:pBdr>
          <w:top w:val="single" w:sz="4" w:space="1" w:color="auto"/>
          <w:left w:val="single" w:sz="4" w:space="4" w:color="auto"/>
          <w:bottom w:val="single" w:sz="4" w:space="1" w:color="auto"/>
          <w:right w:val="single" w:sz="4" w:space="4" w:color="auto"/>
        </w:pBdr>
        <w:ind w:left="1080" w:firstLine="0"/>
        <w:rPr>
          <w:rFonts w:ascii="Arial" w:hAnsi="Arial" w:cs="Arial"/>
          <w:lang w:val="en-US"/>
        </w:rPr>
      </w:pPr>
      <w:r w:rsidRPr="00C07A47">
        <w:rPr>
          <w:rFonts w:ascii="Arial" w:hAnsi="Arial" w:cs="Arial"/>
          <w:lang w:val="en-US"/>
        </w:rPr>
        <w:t>5</w:t>
      </w:r>
      <w:r w:rsidRPr="00C07A47">
        <w:rPr>
          <w:rFonts w:ascii="Arial" w:hAnsi="Arial" w:cs="Arial"/>
          <w:lang w:val="en-US"/>
        </w:rPr>
        <w:tab/>
        <w:t>MN-SN coordination is required for MDT measurements’ configuration and reporting in DC framework.</w:t>
      </w:r>
    </w:p>
    <w:p w14:paraId="1FBA81A4" w14:textId="77777777" w:rsidR="00C07A47" w:rsidRPr="00C07A47" w:rsidRDefault="00C07A47" w:rsidP="00C07A47">
      <w:pPr>
        <w:pStyle w:val="Doc-text2"/>
        <w:pBdr>
          <w:top w:val="single" w:sz="4" w:space="1" w:color="auto"/>
          <w:left w:val="single" w:sz="4" w:space="4" w:color="auto"/>
          <w:bottom w:val="single" w:sz="4" w:space="1" w:color="auto"/>
          <w:right w:val="single" w:sz="4" w:space="4" w:color="auto"/>
        </w:pBdr>
        <w:ind w:left="1080" w:firstLine="0"/>
        <w:rPr>
          <w:rFonts w:ascii="Arial" w:hAnsi="Arial" w:cs="Arial"/>
          <w:lang w:val="en-US"/>
        </w:rPr>
      </w:pPr>
      <w:r w:rsidRPr="00C07A47">
        <w:rPr>
          <w:rFonts w:ascii="Arial" w:hAnsi="Arial" w:cs="Arial"/>
          <w:lang w:val="en-US"/>
        </w:rPr>
        <w:t>6</w:t>
      </w:r>
      <w:r w:rsidRPr="00C07A47">
        <w:rPr>
          <w:rFonts w:ascii="Arial" w:hAnsi="Arial" w:cs="Arial"/>
          <w:lang w:val="en-US"/>
        </w:rPr>
        <w:tab/>
        <w:t>If SRB3 is not configured, SN related measurements are transmitted to MN via SRB1/2 and then forwarded to SN.</w:t>
      </w:r>
    </w:p>
    <w:p w14:paraId="510C3F54" w14:textId="77777777" w:rsidR="00C07A47" w:rsidRPr="00C07A47" w:rsidRDefault="00C07A47" w:rsidP="00C07A47">
      <w:pPr>
        <w:pStyle w:val="Doc-text2"/>
        <w:pBdr>
          <w:top w:val="single" w:sz="4" w:space="1" w:color="auto"/>
          <w:left w:val="single" w:sz="4" w:space="4" w:color="auto"/>
          <w:bottom w:val="single" w:sz="4" w:space="1" w:color="auto"/>
          <w:right w:val="single" w:sz="4" w:space="4" w:color="auto"/>
        </w:pBdr>
        <w:ind w:left="1080" w:firstLine="0"/>
        <w:rPr>
          <w:rFonts w:ascii="Arial" w:hAnsi="Arial" w:cs="Arial"/>
          <w:lang w:val="en-US"/>
        </w:rPr>
      </w:pPr>
      <w:r w:rsidRPr="00C07A47">
        <w:rPr>
          <w:rFonts w:ascii="Arial" w:hAnsi="Arial" w:cs="Arial"/>
          <w:lang w:val="en-US"/>
        </w:rPr>
        <w:t>7</w:t>
      </w:r>
      <w:r w:rsidRPr="00C07A47">
        <w:rPr>
          <w:rFonts w:ascii="Arial" w:hAnsi="Arial" w:cs="Arial"/>
          <w:lang w:val="en-US"/>
        </w:rPr>
        <w:tab/>
        <w:t>If SRB3 is configured, MN related measurements are transmitted to MN via SRB1/2, SN related measurements are transmitted to SN via SRB3</w:t>
      </w:r>
    </w:p>
    <w:p w14:paraId="044B03AB" w14:textId="4383F55D" w:rsidR="008A5B6A" w:rsidRPr="00C07A47" w:rsidRDefault="00C07A47" w:rsidP="00C07A47">
      <w:pPr>
        <w:pStyle w:val="BodyText"/>
        <w:spacing w:before="120"/>
        <w:rPr>
          <w:rFonts w:ascii="Times New Roman" w:eastAsia="Times New Roman" w:hAnsi="Times New Roman"/>
          <w:szCs w:val="20"/>
          <w:lang w:eastAsia="en-US"/>
        </w:rPr>
      </w:pPr>
      <w:r w:rsidRPr="00C07A47">
        <w:rPr>
          <w:rFonts w:ascii="Times New Roman" w:eastAsia="Times New Roman" w:hAnsi="Times New Roman"/>
          <w:szCs w:val="20"/>
          <w:lang w:eastAsia="en-US"/>
        </w:rPr>
        <w:t>In this contribution we discuss further consequences and detailed aspects of two different configurations</w:t>
      </w:r>
      <w:r>
        <w:rPr>
          <w:rFonts w:ascii="Times New Roman" w:eastAsia="Times New Roman" w:hAnsi="Times New Roman"/>
          <w:szCs w:val="20"/>
          <w:lang w:eastAsia="en-US"/>
        </w:rPr>
        <w:t>, from two different nodes will reach</w:t>
      </w:r>
      <w:r w:rsidRPr="00C07A47">
        <w:rPr>
          <w:rFonts w:ascii="Times New Roman" w:eastAsia="Times New Roman" w:hAnsi="Times New Roman"/>
          <w:szCs w:val="20"/>
          <w:lang w:eastAsia="en-US"/>
        </w:rPr>
        <w:t xml:space="preserve"> the UE</w:t>
      </w:r>
      <w:r>
        <w:rPr>
          <w:rFonts w:ascii="Times New Roman" w:eastAsia="Times New Roman" w:hAnsi="Times New Roman"/>
          <w:szCs w:val="20"/>
          <w:lang w:eastAsia="en-US"/>
        </w:rPr>
        <w:t xml:space="preserve"> out</w:t>
      </w:r>
      <w:r w:rsidR="001A39B8" w:rsidRPr="00C07A47">
        <w:rPr>
          <w:rFonts w:ascii="Times New Roman" w:eastAsia="Times New Roman" w:hAnsi="Times New Roman"/>
          <w:szCs w:val="20"/>
          <w:lang w:eastAsia="en-US"/>
        </w:rPr>
        <w:t xml:space="preserve">. </w:t>
      </w:r>
    </w:p>
    <w:p w14:paraId="2BBFF540" w14:textId="74B6EF91" w:rsidR="00A209D6" w:rsidRPr="006E13D1" w:rsidRDefault="00A209D6" w:rsidP="00A209D6">
      <w:pPr>
        <w:pStyle w:val="Heading1"/>
      </w:pPr>
      <w:r w:rsidRPr="006E13D1">
        <w:t>2</w:t>
      </w:r>
      <w:r w:rsidRPr="006E13D1">
        <w:tab/>
      </w:r>
      <w:r w:rsidR="00F21A4B">
        <w:t>Discussion</w:t>
      </w:r>
      <w:r w:rsidRPr="006E13D1">
        <w:t xml:space="preserve"> </w:t>
      </w:r>
    </w:p>
    <w:p w14:paraId="0E18FFA7" w14:textId="7043F8ED" w:rsidR="00936A08" w:rsidRPr="009730F0" w:rsidRDefault="00936A08" w:rsidP="00936A08">
      <w:pPr>
        <w:pStyle w:val="Heading3"/>
      </w:pPr>
      <w:bookmarkStart w:id="1" w:name="_Toc518610677"/>
      <w:r>
        <w:t>2</w:t>
      </w:r>
      <w:r w:rsidRPr="009730F0">
        <w:t>.1</w:t>
      </w:r>
      <w:r w:rsidRPr="009730F0">
        <w:tab/>
        <w:t>MDT Initiation</w:t>
      </w:r>
      <w:bookmarkEnd w:id="1"/>
    </w:p>
    <w:p w14:paraId="6669527C" w14:textId="619B2C7F" w:rsidR="00936A08" w:rsidRDefault="00936A08" w:rsidP="00936A08">
      <w:pPr>
        <w:rPr>
          <w:lang w:eastAsia="zh-CN"/>
        </w:rPr>
      </w:pPr>
      <w:r>
        <w:rPr>
          <w:lang w:eastAsia="zh-CN"/>
        </w:rPr>
        <w:t xml:space="preserve">MDT is initiated from Network Management. </w:t>
      </w:r>
      <w:r w:rsidRPr="009730F0">
        <w:rPr>
          <w:lang w:eastAsia="zh-CN"/>
        </w:rPr>
        <w:t>The detailed procedures to transfer the MDT configurations to RAN are specified in TS 32.422.</w:t>
      </w:r>
      <w:r>
        <w:rPr>
          <w:lang w:eastAsia="zh-CN"/>
        </w:rPr>
        <w:t xml:space="preserve"> Since for NR, the signalling is not defined yet, we refer to LTE architecture, assuming the NR framework will follow LTE. </w:t>
      </w:r>
      <w:r w:rsidRPr="009730F0">
        <w:rPr>
          <w:lang w:eastAsia="zh-CN"/>
        </w:rPr>
        <w:t xml:space="preserve">There are two cases that RAN </w:t>
      </w:r>
      <w:r>
        <w:rPr>
          <w:lang w:eastAsia="zh-CN"/>
        </w:rPr>
        <w:t>can</w:t>
      </w:r>
      <w:r w:rsidRPr="009730F0">
        <w:rPr>
          <w:lang w:eastAsia="zh-CN"/>
        </w:rPr>
        <w:t xml:space="preserve"> initiate a</w:t>
      </w:r>
      <w:r>
        <w:rPr>
          <w:lang w:eastAsia="zh-CN"/>
        </w:rPr>
        <w:t>n</w:t>
      </w:r>
      <w:r w:rsidRPr="009730F0">
        <w:rPr>
          <w:lang w:eastAsia="zh-CN"/>
        </w:rPr>
        <w:t xml:space="preserve"> MDT measurements collection task</w:t>
      </w:r>
      <w:r>
        <w:rPr>
          <w:lang w:eastAsia="zh-CN"/>
        </w:rPr>
        <w:t>:</w:t>
      </w:r>
    </w:p>
    <w:p w14:paraId="31005232" w14:textId="77777777" w:rsidR="00936A08" w:rsidRDefault="00936A08" w:rsidP="00936A08">
      <w:pPr>
        <w:pStyle w:val="ListParagraph"/>
        <w:numPr>
          <w:ilvl w:val="0"/>
          <w:numId w:val="18"/>
        </w:numPr>
        <w:rPr>
          <w:lang w:eastAsia="zh-CN"/>
        </w:rPr>
      </w:pPr>
      <w:r w:rsidRPr="009730F0">
        <w:rPr>
          <w:lang w:eastAsia="zh-CN"/>
        </w:rPr>
        <w:t xml:space="preserve">One is that the MDT task is initiated </w:t>
      </w:r>
      <w:r w:rsidRPr="00936A08">
        <w:rPr>
          <w:u w:val="single"/>
          <w:lang w:eastAsia="zh-CN"/>
        </w:rPr>
        <w:t>without targeting</w:t>
      </w:r>
      <w:r w:rsidRPr="009730F0">
        <w:rPr>
          <w:lang w:eastAsia="zh-CN"/>
        </w:rPr>
        <w:t xml:space="preserve"> a specific UE by the cell traffic trace, i.e. </w:t>
      </w:r>
      <w:r>
        <w:rPr>
          <w:lang w:eastAsia="zh-CN"/>
        </w:rPr>
        <w:t>M</w:t>
      </w:r>
      <w:r w:rsidRPr="009730F0">
        <w:rPr>
          <w:lang w:eastAsia="zh-CN"/>
        </w:rPr>
        <w:t xml:space="preserve">anagement </w:t>
      </w:r>
      <w:r>
        <w:rPr>
          <w:lang w:eastAsia="zh-CN"/>
        </w:rPr>
        <w:t>B</w:t>
      </w:r>
      <w:r w:rsidRPr="009730F0">
        <w:rPr>
          <w:lang w:eastAsia="zh-CN"/>
        </w:rPr>
        <w:t xml:space="preserve">ased trace function from OAM. </w:t>
      </w:r>
    </w:p>
    <w:p w14:paraId="7014696E" w14:textId="58DA5D11" w:rsidR="00936A08" w:rsidRPr="00C07A47" w:rsidRDefault="00936A08" w:rsidP="00936A08">
      <w:pPr>
        <w:pStyle w:val="ListParagraph"/>
        <w:numPr>
          <w:ilvl w:val="0"/>
          <w:numId w:val="18"/>
        </w:numPr>
        <w:rPr>
          <w:lang w:eastAsia="zh-CN"/>
        </w:rPr>
      </w:pPr>
      <w:r w:rsidRPr="009730F0">
        <w:rPr>
          <w:lang w:eastAsia="zh-CN"/>
        </w:rPr>
        <w:t xml:space="preserve">The other is that the MDT task is initiated </w:t>
      </w:r>
      <w:r w:rsidRPr="00936A08">
        <w:rPr>
          <w:u w:val="single"/>
          <w:lang w:eastAsia="zh-CN"/>
        </w:rPr>
        <w:t>towards a specific</w:t>
      </w:r>
      <w:r w:rsidRPr="009730F0">
        <w:rPr>
          <w:lang w:eastAsia="zh-CN"/>
        </w:rPr>
        <w:t xml:space="preserve"> UE by the </w:t>
      </w:r>
      <w:r>
        <w:rPr>
          <w:lang w:eastAsia="zh-CN"/>
        </w:rPr>
        <w:t>S</w:t>
      </w:r>
      <w:r w:rsidRPr="009730F0">
        <w:rPr>
          <w:lang w:eastAsia="zh-CN"/>
        </w:rPr>
        <w:t xml:space="preserve">ignaling </w:t>
      </w:r>
      <w:r>
        <w:rPr>
          <w:lang w:eastAsia="zh-CN"/>
        </w:rPr>
        <w:t xml:space="preserve">Based </w:t>
      </w:r>
      <w:r w:rsidRPr="009730F0">
        <w:rPr>
          <w:lang w:eastAsia="zh-CN"/>
        </w:rPr>
        <w:t>trace activation messages from CN node, i.e. the Initial Context Setup message, the Trace Start message</w:t>
      </w:r>
      <w:r>
        <w:rPr>
          <w:rFonts w:eastAsia="Malgun Gothic"/>
          <w:lang w:eastAsia="ko-KR"/>
        </w:rPr>
        <w:t xml:space="preserve">. </w:t>
      </w:r>
    </w:p>
    <w:p w14:paraId="4C31342F" w14:textId="5C7FAA4B" w:rsidR="00C07A47" w:rsidRDefault="00C07A47" w:rsidP="00C07A47">
      <w:pPr>
        <w:rPr>
          <w:lang w:eastAsia="zh-CN"/>
        </w:rPr>
      </w:pPr>
    </w:p>
    <w:p w14:paraId="28B4E06F" w14:textId="4E828FE5" w:rsidR="00C07A47" w:rsidRPr="00C07A47" w:rsidRDefault="00C07A47" w:rsidP="00C07A47">
      <w:pPr>
        <w:rPr>
          <w:b/>
          <w:lang w:eastAsia="zh-CN"/>
        </w:rPr>
      </w:pPr>
      <w:r w:rsidRPr="00C07A47">
        <w:rPr>
          <w:b/>
          <w:lang w:eastAsia="zh-CN"/>
        </w:rPr>
        <w:t>Observation: Signalling based MDT targets one particular UE.</w:t>
      </w:r>
    </w:p>
    <w:p w14:paraId="6FE93EBA" w14:textId="62185955" w:rsidR="00C07A47" w:rsidRDefault="00C07A47" w:rsidP="00C07A47">
      <w:pPr>
        <w:rPr>
          <w:lang w:eastAsia="zh-CN"/>
        </w:rPr>
      </w:pPr>
    </w:p>
    <w:p w14:paraId="5B280425" w14:textId="77777777" w:rsidR="00C07A47" w:rsidRPr="00936A08" w:rsidRDefault="00C07A47" w:rsidP="00C07A47">
      <w:pPr>
        <w:rPr>
          <w:lang w:eastAsia="zh-CN"/>
        </w:rPr>
      </w:pPr>
    </w:p>
    <w:p w14:paraId="5E1CE4DE" w14:textId="3057A442" w:rsidR="00C07A47" w:rsidRDefault="00A54F8B" w:rsidP="00936A08">
      <w:pPr>
        <w:rPr>
          <w:lang w:eastAsia="zh-CN"/>
        </w:rPr>
      </w:pPr>
      <w:r w:rsidRPr="00936A08">
        <w:rPr>
          <w:noProof/>
          <w:lang w:eastAsia="zh-CN"/>
        </w:rPr>
        <w:lastRenderedPageBreak/>
        <mc:AlternateContent>
          <mc:Choice Requires="wpg">
            <w:drawing>
              <wp:anchor distT="0" distB="0" distL="114300" distR="114300" simplePos="0" relativeHeight="251658240" behindDoc="0" locked="0" layoutInCell="1" allowOverlap="1" wp14:anchorId="4AAA7199" wp14:editId="044E2024">
                <wp:simplePos x="0" y="0"/>
                <wp:positionH relativeFrom="margin">
                  <wp:align>center</wp:align>
                </wp:positionH>
                <wp:positionV relativeFrom="paragraph">
                  <wp:posOffset>246380</wp:posOffset>
                </wp:positionV>
                <wp:extent cx="6448425" cy="2657475"/>
                <wp:effectExtent l="0" t="0" r="9525" b="9525"/>
                <wp:wrapNone/>
                <wp:docPr id="3" name="Group 2">
                  <a:extLst xmlns:a="http://schemas.openxmlformats.org/drawingml/2006/main">
                    <a:ext uri="{FF2B5EF4-FFF2-40B4-BE49-F238E27FC236}">
                      <a16:creationId xmlns:a16="http://schemas.microsoft.com/office/drawing/2014/main" id="{E93A60B2-1430-4552-BE5F-8C15E6CD98DB}"/>
                    </a:ext>
                  </a:extLst>
                </wp:docPr>
                <wp:cNvGraphicFramePr/>
                <a:graphic xmlns:a="http://schemas.openxmlformats.org/drawingml/2006/main">
                  <a:graphicData uri="http://schemas.microsoft.com/office/word/2010/wordprocessingGroup">
                    <wpg:wgp>
                      <wpg:cNvGrpSpPr/>
                      <wpg:grpSpPr>
                        <a:xfrm>
                          <a:off x="0" y="0"/>
                          <a:ext cx="6448425" cy="2657475"/>
                          <a:chOff x="0" y="0"/>
                          <a:chExt cx="6407150" cy="2579688"/>
                        </a:xfrm>
                      </wpg:grpSpPr>
                      <wpg:grpSp>
                        <wpg:cNvPr id="2" name="Group 2">
                          <a:extLst>
                            <a:ext uri="{FF2B5EF4-FFF2-40B4-BE49-F238E27FC236}">
                              <a16:creationId xmlns:a16="http://schemas.microsoft.com/office/drawing/2014/main" id="{C16F095C-9556-4A35-A3B0-91A180D12886}"/>
                            </a:ext>
                          </a:extLst>
                        </wpg:cNvPr>
                        <wpg:cNvGrpSpPr>
                          <a:grpSpLocks/>
                        </wpg:cNvGrpSpPr>
                        <wpg:grpSpPr bwMode="auto">
                          <a:xfrm>
                            <a:off x="2212975" y="1008063"/>
                            <a:ext cx="2360613" cy="781050"/>
                            <a:chOff x="2212975" y="1008063"/>
                            <a:chExt cx="2767" cy="646"/>
                          </a:xfrm>
                        </wpg:grpSpPr>
                        <wps:wsp>
                          <wps:cNvPr id="105" name="Freeform 2126">
                            <a:extLst>
                              <a:ext uri="{FF2B5EF4-FFF2-40B4-BE49-F238E27FC236}">
                                <a16:creationId xmlns:a16="http://schemas.microsoft.com/office/drawing/2014/main" id="{2E4B2DB4-BBFB-4921-B242-19894899374B}"/>
                              </a:ext>
                            </a:extLst>
                          </wps:cNvPr>
                          <wps:cNvSpPr>
                            <a:spLocks noChangeAspect="1" noEditPoints="1"/>
                          </wps:cNvSpPr>
                          <wps:spPr bwMode="auto">
                            <a:xfrm>
                              <a:off x="2212991" y="1008063"/>
                              <a:ext cx="2734" cy="646"/>
                            </a:xfrm>
                            <a:custGeom>
                              <a:avLst/>
                              <a:gdLst>
                                <a:gd name="T0" fmla="*/ 4372 w 2043"/>
                                <a:gd name="T1" fmla="*/ 881 h 456"/>
                                <a:gd name="T2" fmla="*/ 4343 w 2043"/>
                                <a:gd name="T3" fmla="*/ 796 h 456"/>
                                <a:gd name="T4" fmla="*/ 4225 w 2043"/>
                                <a:gd name="T5" fmla="*/ 432 h 456"/>
                                <a:gd name="T6" fmla="*/ 4328 w 2043"/>
                                <a:gd name="T7" fmla="*/ 329 h 456"/>
                                <a:gd name="T8" fmla="*/ 3861 w 2043"/>
                                <a:gd name="T9" fmla="*/ 157 h 456"/>
                                <a:gd name="T10" fmla="*/ 3847 w 2043"/>
                                <a:gd name="T11" fmla="*/ 0 h 456"/>
                                <a:gd name="T12" fmla="*/ 3133 w 2043"/>
                                <a:gd name="T13" fmla="*/ 102 h 456"/>
                                <a:gd name="T14" fmla="*/ 2726 w 2043"/>
                                <a:gd name="T15" fmla="*/ 0 h 456"/>
                                <a:gd name="T16" fmla="*/ 2711 w 2043"/>
                                <a:gd name="T17" fmla="*/ 347 h 456"/>
                                <a:gd name="T18" fmla="*/ 1821 w 2043"/>
                                <a:gd name="T19" fmla="*/ 157 h 456"/>
                                <a:gd name="T20" fmla="*/ 1689 w 2043"/>
                                <a:gd name="T21" fmla="*/ 122 h 456"/>
                                <a:gd name="T22" fmla="*/ 962 w 2043"/>
                                <a:gd name="T23" fmla="*/ 0 h 456"/>
                                <a:gd name="T24" fmla="*/ 816 w 2043"/>
                                <a:gd name="T25" fmla="*/ 34 h 456"/>
                                <a:gd name="T26" fmla="*/ 947 w 2043"/>
                                <a:gd name="T27" fmla="*/ 157 h 456"/>
                                <a:gd name="T28" fmla="*/ 496 w 2043"/>
                                <a:gd name="T29" fmla="*/ 432 h 456"/>
                                <a:gd name="T30" fmla="*/ 846 w 2043"/>
                                <a:gd name="T31" fmla="*/ 622 h 456"/>
                                <a:gd name="T32" fmla="*/ 205 w 2043"/>
                                <a:gd name="T33" fmla="*/ 796 h 456"/>
                                <a:gd name="T34" fmla="*/ 454 w 2043"/>
                                <a:gd name="T35" fmla="*/ 900 h 456"/>
                                <a:gd name="T36" fmla="*/ 335 w 2043"/>
                                <a:gd name="T37" fmla="*/ 1247 h 456"/>
                                <a:gd name="T38" fmla="*/ 104 w 2043"/>
                                <a:gd name="T39" fmla="*/ 1296 h 456"/>
                                <a:gd name="T40" fmla="*/ 496 w 2043"/>
                                <a:gd name="T41" fmla="*/ 1296 h 456"/>
                                <a:gd name="T42" fmla="*/ 1560 w 2043"/>
                                <a:gd name="T43" fmla="*/ 1123 h 456"/>
                                <a:gd name="T44" fmla="*/ 2943 w 2043"/>
                                <a:gd name="T45" fmla="*/ 1296 h 456"/>
                                <a:gd name="T46" fmla="*/ 3251 w 2043"/>
                                <a:gd name="T47" fmla="*/ 1123 h 456"/>
                                <a:gd name="T48" fmla="*/ 4328 w 2043"/>
                                <a:gd name="T49" fmla="*/ 1296 h 456"/>
                                <a:gd name="T50" fmla="*/ 4792 w 2043"/>
                                <a:gd name="T51" fmla="*/ 1296 h 456"/>
                                <a:gd name="T52" fmla="*/ 4490 w 2043"/>
                                <a:gd name="T53" fmla="*/ 1247 h 456"/>
                                <a:gd name="T54" fmla="*/ 3133 w 2043"/>
                                <a:gd name="T55" fmla="*/ 207 h 456"/>
                                <a:gd name="T56" fmla="*/ 4066 w 2043"/>
                                <a:gd name="T57" fmla="*/ 381 h 456"/>
                                <a:gd name="T58" fmla="*/ 3193 w 2043"/>
                                <a:gd name="T59" fmla="*/ 572 h 456"/>
                                <a:gd name="T60" fmla="*/ 3133 w 2043"/>
                                <a:gd name="T61" fmla="*/ 207 h 456"/>
                                <a:gd name="T62" fmla="*/ 3032 w 2043"/>
                                <a:gd name="T63" fmla="*/ 606 h 456"/>
                                <a:gd name="T64" fmla="*/ 2085 w 2043"/>
                                <a:gd name="T65" fmla="*/ 796 h 456"/>
                                <a:gd name="T66" fmla="*/ 2098 w 2043"/>
                                <a:gd name="T67" fmla="*/ 432 h 456"/>
                                <a:gd name="T68" fmla="*/ 743 w 2043"/>
                                <a:gd name="T69" fmla="*/ 398 h 456"/>
                                <a:gd name="T70" fmla="*/ 1674 w 2043"/>
                                <a:gd name="T71" fmla="*/ 207 h 456"/>
                                <a:gd name="T72" fmla="*/ 1631 w 2043"/>
                                <a:gd name="T73" fmla="*/ 572 h 456"/>
                                <a:gd name="T74" fmla="*/ 743 w 2043"/>
                                <a:gd name="T75" fmla="*/ 398 h 456"/>
                                <a:gd name="T76" fmla="*/ 629 w 2043"/>
                                <a:gd name="T77" fmla="*/ 847 h 456"/>
                                <a:gd name="T78" fmla="*/ 1617 w 2043"/>
                                <a:gd name="T79" fmla="*/ 656 h 456"/>
                                <a:gd name="T80" fmla="*/ 1574 w 2043"/>
                                <a:gd name="T81" fmla="*/ 1021 h 456"/>
                                <a:gd name="T82" fmla="*/ 2754 w 2043"/>
                                <a:gd name="T83" fmla="*/ 1247 h 456"/>
                                <a:gd name="T84" fmla="*/ 1736 w 2043"/>
                                <a:gd name="T85" fmla="*/ 1072 h 456"/>
                                <a:gd name="T86" fmla="*/ 2739 w 2043"/>
                                <a:gd name="T87" fmla="*/ 881 h 456"/>
                                <a:gd name="T88" fmla="*/ 2754 w 2043"/>
                                <a:gd name="T89" fmla="*/ 1247 h 456"/>
                                <a:gd name="T90" fmla="*/ 3251 w 2043"/>
                                <a:gd name="T91" fmla="*/ 1021 h 456"/>
                                <a:gd name="T92" fmla="*/ 3193 w 2043"/>
                                <a:gd name="T93" fmla="*/ 656 h 456"/>
                                <a:gd name="T94" fmla="*/ 4195 w 2043"/>
                                <a:gd name="T95" fmla="*/ 847 h 45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w 2043"/>
                                <a:gd name="T145" fmla="*/ 0 h 456"/>
                                <a:gd name="T146" fmla="*/ 2043 w 2043"/>
                                <a:gd name="T147" fmla="*/ 456 h 45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T144" t="T145" r="T146" b="T147"/>
                              <a:pathLst>
                                <a:path w="2043" h="456">
                                  <a:moveTo>
                                    <a:pt x="1708" y="377"/>
                                  </a:moveTo>
                                  <a:lnTo>
                                    <a:pt x="1708" y="377"/>
                                  </a:lnTo>
                                  <a:lnTo>
                                    <a:pt x="1824" y="310"/>
                                  </a:lnTo>
                                  <a:lnTo>
                                    <a:pt x="1994" y="310"/>
                                  </a:lnTo>
                                  <a:lnTo>
                                    <a:pt x="1958" y="280"/>
                                  </a:lnTo>
                                  <a:lnTo>
                                    <a:pt x="1812" y="280"/>
                                  </a:lnTo>
                                  <a:lnTo>
                                    <a:pt x="1660" y="213"/>
                                  </a:lnTo>
                                  <a:lnTo>
                                    <a:pt x="1763" y="152"/>
                                  </a:lnTo>
                                  <a:lnTo>
                                    <a:pt x="1836" y="152"/>
                                  </a:lnTo>
                                  <a:lnTo>
                                    <a:pt x="1806" y="116"/>
                                  </a:lnTo>
                                  <a:lnTo>
                                    <a:pt x="1757" y="116"/>
                                  </a:lnTo>
                                  <a:lnTo>
                                    <a:pt x="1611" y="55"/>
                                  </a:lnTo>
                                  <a:lnTo>
                                    <a:pt x="1690" y="6"/>
                                  </a:lnTo>
                                  <a:lnTo>
                                    <a:pt x="1678" y="0"/>
                                  </a:lnTo>
                                  <a:lnTo>
                                    <a:pt x="1605" y="0"/>
                                  </a:lnTo>
                                  <a:lnTo>
                                    <a:pt x="1550" y="36"/>
                                  </a:lnTo>
                                  <a:lnTo>
                                    <a:pt x="1307" y="36"/>
                                  </a:lnTo>
                                  <a:lnTo>
                                    <a:pt x="1228" y="0"/>
                                  </a:lnTo>
                                  <a:lnTo>
                                    <a:pt x="1137" y="0"/>
                                  </a:lnTo>
                                  <a:lnTo>
                                    <a:pt x="1246" y="55"/>
                                  </a:lnTo>
                                  <a:lnTo>
                                    <a:pt x="1131" y="122"/>
                                  </a:lnTo>
                                  <a:lnTo>
                                    <a:pt x="882" y="122"/>
                                  </a:lnTo>
                                  <a:lnTo>
                                    <a:pt x="760" y="55"/>
                                  </a:lnTo>
                                  <a:lnTo>
                                    <a:pt x="870" y="0"/>
                                  </a:lnTo>
                                  <a:lnTo>
                                    <a:pt x="778" y="0"/>
                                  </a:lnTo>
                                  <a:lnTo>
                                    <a:pt x="705" y="43"/>
                                  </a:lnTo>
                                  <a:lnTo>
                                    <a:pt x="462" y="43"/>
                                  </a:lnTo>
                                  <a:lnTo>
                                    <a:pt x="401" y="0"/>
                                  </a:lnTo>
                                  <a:lnTo>
                                    <a:pt x="365" y="0"/>
                                  </a:lnTo>
                                  <a:lnTo>
                                    <a:pt x="347" y="6"/>
                                  </a:lnTo>
                                  <a:lnTo>
                                    <a:pt x="341" y="12"/>
                                  </a:lnTo>
                                  <a:lnTo>
                                    <a:pt x="335" y="18"/>
                                  </a:lnTo>
                                  <a:lnTo>
                                    <a:pt x="395" y="55"/>
                                  </a:lnTo>
                                  <a:lnTo>
                                    <a:pt x="249" y="122"/>
                                  </a:lnTo>
                                  <a:lnTo>
                                    <a:pt x="237" y="122"/>
                                  </a:lnTo>
                                  <a:lnTo>
                                    <a:pt x="207" y="152"/>
                                  </a:lnTo>
                                  <a:lnTo>
                                    <a:pt x="243" y="152"/>
                                  </a:lnTo>
                                  <a:lnTo>
                                    <a:pt x="353" y="219"/>
                                  </a:lnTo>
                                  <a:lnTo>
                                    <a:pt x="195" y="280"/>
                                  </a:lnTo>
                                  <a:lnTo>
                                    <a:pt x="85" y="280"/>
                                  </a:lnTo>
                                  <a:lnTo>
                                    <a:pt x="49" y="316"/>
                                  </a:lnTo>
                                  <a:lnTo>
                                    <a:pt x="189" y="316"/>
                                  </a:lnTo>
                                  <a:lnTo>
                                    <a:pt x="304" y="377"/>
                                  </a:lnTo>
                                  <a:lnTo>
                                    <a:pt x="140" y="438"/>
                                  </a:lnTo>
                                  <a:lnTo>
                                    <a:pt x="0" y="438"/>
                                  </a:lnTo>
                                  <a:lnTo>
                                    <a:pt x="18" y="450"/>
                                  </a:lnTo>
                                  <a:lnTo>
                                    <a:pt x="43" y="456"/>
                                  </a:lnTo>
                                  <a:lnTo>
                                    <a:pt x="213" y="456"/>
                                  </a:lnTo>
                                  <a:lnTo>
                                    <a:pt x="207" y="456"/>
                                  </a:lnTo>
                                  <a:lnTo>
                                    <a:pt x="371" y="395"/>
                                  </a:lnTo>
                                  <a:lnTo>
                                    <a:pt x="651" y="395"/>
                                  </a:lnTo>
                                  <a:lnTo>
                                    <a:pt x="790" y="456"/>
                                  </a:lnTo>
                                  <a:lnTo>
                                    <a:pt x="784" y="456"/>
                                  </a:lnTo>
                                  <a:lnTo>
                                    <a:pt x="1228" y="456"/>
                                  </a:lnTo>
                                  <a:lnTo>
                                    <a:pt x="1222" y="456"/>
                                  </a:lnTo>
                                  <a:lnTo>
                                    <a:pt x="1356" y="395"/>
                                  </a:lnTo>
                                  <a:lnTo>
                                    <a:pt x="1642" y="389"/>
                                  </a:lnTo>
                                  <a:lnTo>
                                    <a:pt x="1806" y="456"/>
                                  </a:lnTo>
                                  <a:lnTo>
                                    <a:pt x="1800" y="456"/>
                                  </a:lnTo>
                                  <a:lnTo>
                                    <a:pt x="2000" y="456"/>
                                  </a:lnTo>
                                  <a:lnTo>
                                    <a:pt x="2025" y="450"/>
                                  </a:lnTo>
                                  <a:lnTo>
                                    <a:pt x="2043" y="438"/>
                                  </a:lnTo>
                                  <a:lnTo>
                                    <a:pt x="1873" y="438"/>
                                  </a:lnTo>
                                  <a:lnTo>
                                    <a:pt x="1708" y="377"/>
                                  </a:lnTo>
                                  <a:close/>
                                  <a:moveTo>
                                    <a:pt x="1307" y="73"/>
                                  </a:moveTo>
                                  <a:lnTo>
                                    <a:pt x="1307" y="73"/>
                                  </a:lnTo>
                                  <a:lnTo>
                                    <a:pt x="1550" y="73"/>
                                  </a:lnTo>
                                  <a:lnTo>
                                    <a:pt x="1696" y="134"/>
                                  </a:lnTo>
                                  <a:lnTo>
                                    <a:pt x="1593" y="201"/>
                                  </a:lnTo>
                                  <a:lnTo>
                                    <a:pt x="1332" y="201"/>
                                  </a:lnTo>
                                  <a:lnTo>
                                    <a:pt x="1192" y="134"/>
                                  </a:lnTo>
                                  <a:lnTo>
                                    <a:pt x="1307" y="73"/>
                                  </a:lnTo>
                                  <a:close/>
                                  <a:moveTo>
                                    <a:pt x="1131" y="152"/>
                                  </a:moveTo>
                                  <a:lnTo>
                                    <a:pt x="1131" y="152"/>
                                  </a:lnTo>
                                  <a:lnTo>
                                    <a:pt x="1265" y="213"/>
                                  </a:lnTo>
                                  <a:lnTo>
                                    <a:pt x="1143" y="280"/>
                                  </a:lnTo>
                                  <a:lnTo>
                                    <a:pt x="870" y="280"/>
                                  </a:lnTo>
                                  <a:lnTo>
                                    <a:pt x="742" y="219"/>
                                  </a:lnTo>
                                  <a:lnTo>
                                    <a:pt x="876" y="152"/>
                                  </a:lnTo>
                                  <a:lnTo>
                                    <a:pt x="1131" y="152"/>
                                  </a:lnTo>
                                  <a:close/>
                                  <a:moveTo>
                                    <a:pt x="310" y="140"/>
                                  </a:moveTo>
                                  <a:lnTo>
                                    <a:pt x="310" y="140"/>
                                  </a:lnTo>
                                  <a:lnTo>
                                    <a:pt x="456" y="73"/>
                                  </a:lnTo>
                                  <a:lnTo>
                                    <a:pt x="699" y="73"/>
                                  </a:lnTo>
                                  <a:lnTo>
                                    <a:pt x="815" y="134"/>
                                  </a:lnTo>
                                  <a:lnTo>
                                    <a:pt x="681" y="201"/>
                                  </a:lnTo>
                                  <a:lnTo>
                                    <a:pt x="420" y="201"/>
                                  </a:lnTo>
                                  <a:lnTo>
                                    <a:pt x="310" y="140"/>
                                  </a:lnTo>
                                  <a:close/>
                                  <a:moveTo>
                                    <a:pt x="377" y="359"/>
                                  </a:moveTo>
                                  <a:lnTo>
                                    <a:pt x="377" y="359"/>
                                  </a:lnTo>
                                  <a:lnTo>
                                    <a:pt x="262" y="298"/>
                                  </a:lnTo>
                                  <a:lnTo>
                                    <a:pt x="414" y="231"/>
                                  </a:lnTo>
                                  <a:lnTo>
                                    <a:pt x="675" y="231"/>
                                  </a:lnTo>
                                  <a:lnTo>
                                    <a:pt x="803" y="298"/>
                                  </a:lnTo>
                                  <a:lnTo>
                                    <a:pt x="657" y="359"/>
                                  </a:lnTo>
                                  <a:lnTo>
                                    <a:pt x="377" y="359"/>
                                  </a:lnTo>
                                  <a:close/>
                                  <a:moveTo>
                                    <a:pt x="1149" y="438"/>
                                  </a:moveTo>
                                  <a:lnTo>
                                    <a:pt x="1149" y="438"/>
                                  </a:lnTo>
                                  <a:lnTo>
                                    <a:pt x="857" y="438"/>
                                  </a:lnTo>
                                  <a:lnTo>
                                    <a:pt x="724" y="377"/>
                                  </a:lnTo>
                                  <a:lnTo>
                                    <a:pt x="870" y="310"/>
                                  </a:lnTo>
                                  <a:lnTo>
                                    <a:pt x="1143" y="310"/>
                                  </a:lnTo>
                                  <a:lnTo>
                                    <a:pt x="1289" y="377"/>
                                  </a:lnTo>
                                  <a:lnTo>
                                    <a:pt x="1149" y="438"/>
                                  </a:lnTo>
                                  <a:close/>
                                  <a:moveTo>
                                    <a:pt x="1636" y="359"/>
                                  </a:moveTo>
                                  <a:lnTo>
                                    <a:pt x="1636" y="359"/>
                                  </a:lnTo>
                                  <a:lnTo>
                                    <a:pt x="1356" y="359"/>
                                  </a:lnTo>
                                  <a:lnTo>
                                    <a:pt x="1210" y="298"/>
                                  </a:lnTo>
                                  <a:lnTo>
                                    <a:pt x="1332" y="231"/>
                                  </a:lnTo>
                                  <a:lnTo>
                                    <a:pt x="1599" y="231"/>
                                  </a:lnTo>
                                  <a:lnTo>
                                    <a:pt x="1751" y="298"/>
                                  </a:lnTo>
                                  <a:lnTo>
                                    <a:pt x="1636" y="359"/>
                                  </a:lnTo>
                                  <a:close/>
                                </a:path>
                              </a:pathLst>
                            </a:custGeom>
                            <a:solidFill>
                              <a:srgbClr val="A1A2A4"/>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06" name="Freeform 2127">
                            <a:extLst>
                              <a:ext uri="{FF2B5EF4-FFF2-40B4-BE49-F238E27FC236}">
                                <a16:creationId xmlns:a16="http://schemas.microsoft.com/office/drawing/2014/main" id="{E031979A-8662-4F1B-A647-72614FA7EBB0}"/>
                              </a:ext>
                            </a:extLst>
                          </wps:cNvPr>
                          <wps:cNvSpPr>
                            <a:spLocks noChangeAspect="1"/>
                          </wps:cNvSpPr>
                          <wps:spPr bwMode="auto">
                            <a:xfrm>
                              <a:off x="2213308" y="1008089"/>
                              <a:ext cx="212" cy="147"/>
                            </a:xfrm>
                            <a:custGeom>
                              <a:avLst/>
                              <a:gdLst>
                                <a:gd name="T0" fmla="*/ 381 w 158"/>
                                <a:gd name="T1" fmla="*/ 105 h 104"/>
                                <a:gd name="T2" fmla="*/ 381 w 158"/>
                                <a:gd name="T3" fmla="*/ 105 h 104"/>
                                <a:gd name="T4" fmla="*/ 236 w 158"/>
                                <a:gd name="T5" fmla="*/ 0 h 104"/>
                                <a:gd name="T6" fmla="*/ 0 w 158"/>
                                <a:gd name="T7" fmla="*/ 294 h 104"/>
                                <a:gd name="T8" fmla="*/ 0 w 158"/>
                                <a:gd name="T9" fmla="*/ 294 h 104"/>
                                <a:gd name="T10" fmla="*/ 28 w 158"/>
                                <a:gd name="T11" fmla="*/ 294 h 104"/>
                                <a:gd name="T12" fmla="*/ 28 w 158"/>
                                <a:gd name="T13" fmla="*/ 294 h 104"/>
                                <a:gd name="T14" fmla="*/ 381 w 158"/>
                                <a:gd name="T15" fmla="*/ 105 h 104"/>
                                <a:gd name="T16" fmla="*/ 381 w 158"/>
                                <a:gd name="T17" fmla="*/ 105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58"/>
                                <a:gd name="T28" fmla="*/ 0 h 104"/>
                                <a:gd name="T29" fmla="*/ 158 w 158"/>
                                <a:gd name="T30" fmla="*/ 104 h 10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58" h="104">
                                  <a:moveTo>
                                    <a:pt x="158" y="37"/>
                                  </a:moveTo>
                                  <a:lnTo>
                                    <a:pt x="158" y="37"/>
                                  </a:lnTo>
                                  <a:lnTo>
                                    <a:pt x="98" y="0"/>
                                  </a:lnTo>
                                  <a:lnTo>
                                    <a:pt x="0" y="104"/>
                                  </a:lnTo>
                                  <a:lnTo>
                                    <a:pt x="12" y="104"/>
                                  </a:lnTo>
                                  <a:lnTo>
                                    <a:pt x="158" y="37"/>
                                  </a:lnTo>
                                  <a:close/>
                                </a:path>
                              </a:pathLst>
                            </a:custGeom>
                            <a:solidFill>
                              <a:srgbClr val="BEBFC1"/>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07" name="Freeform 2128">
                            <a:extLst>
                              <a:ext uri="{FF2B5EF4-FFF2-40B4-BE49-F238E27FC236}">
                                <a16:creationId xmlns:a16="http://schemas.microsoft.com/office/drawing/2014/main" id="{B54435B1-3DF6-4D9E-A9C2-03233FFB828F}"/>
                              </a:ext>
                            </a:extLst>
                          </wps:cNvPr>
                          <wps:cNvSpPr>
                            <a:spLocks noChangeAspect="1"/>
                          </wps:cNvSpPr>
                          <wps:spPr bwMode="auto">
                            <a:xfrm>
                              <a:off x="2215212" y="1008278"/>
                              <a:ext cx="399" cy="182"/>
                            </a:xfrm>
                            <a:custGeom>
                              <a:avLst/>
                              <a:gdLst>
                                <a:gd name="T0" fmla="*/ 0 w 298"/>
                                <a:gd name="T1" fmla="*/ 176 h 128"/>
                                <a:gd name="T2" fmla="*/ 0 w 298"/>
                                <a:gd name="T3" fmla="*/ 176 h 128"/>
                                <a:gd name="T4" fmla="*/ 366 w 298"/>
                                <a:gd name="T5" fmla="*/ 368 h 128"/>
                                <a:gd name="T6" fmla="*/ 715 w 298"/>
                                <a:gd name="T7" fmla="*/ 368 h 128"/>
                                <a:gd name="T8" fmla="*/ 423 w 298"/>
                                <a:gd name="T9" fmla="*/ 0 h 128"/>
                                <a:gd name="T10" fmla="*/ 423 w 298"/>
                                <a:gd name="T11" fmla="*/ 0 h 128"/>
                                <a:gd name="T12" fmla="*/ 248 w 298"/>
                                <a:gd name="T13" fmla="*/ 0 h 128"/>
                                <a:gd name="T14" fmla="*/ 248 w 298"/>
                                <a:gd name="T15" fmla="*/ 0 h 128"/>
                                <a:gd name="T16" fmla="*/ 0 w 298"/>
                                <a:gd name="T17" fmla="*/ 176 h 128"/>
                                <a:gd name="T18" fmla="*/ 0 w 298"/>
                                <a:gd name="T19" fmla="*/ 176 h 12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298"/>
                                <a:gd name="T31" fmla="*/ 0 h 128"/>
                                <a:gd name="T32" fmla="*/ 298 w 298"/>
                                <a:gd name="T33" fmla="*/ 128 h 128"/>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298" h="128">
                                  <a:moveTo>
                                    <a:pt x="0" y="61"/>
                                  </a:moveTo>
                                  <a:lnTo>
                                    <a:pt x="0" y="61"/>
                                  </a:lnTo>
                                  <a:lnTo>
                                    <a:pt x="152" y="128"/>
                                  </a:lnTo>
                                  <a:lnTo>
                                    <a:pt x="298" y="128"/>
                                  </a:lnTo>
                                  <a:lnTo>
                                    <a:pt x="176" y="0"/>
                                  </a:lnTo>
                                  <a:lnTo>
                                    <a:pt x="103" y="0"/>
                                  </a:lnTo>
                                  <a:lnTo>
                                    <a:pt x="0" y="61"/>
                                  </a:lnTo>
                                  <a:close/>
                                </a:path>
                              </a:pathLst>
                            </a:custGeom>
                            <a:solidFill>
                              <a:srgbClr val="BEBFC1"/>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08" name="Freeform 2129">
                            <a:extLst>
                              <a:ext uri="{FF2B5EF4-FFF2-40B4-BE49-F238E27FC236}">
                                <a16:creationId xmlns:a16="http://schemas.microsoft.com/office/drawing/2014/main" id="{EA2C42B5-8A0F-478F-93E2-7418B7D7555C}"/>
                              </a:ext>
                            </a:extLst>
                          </wps:cNvPr>
                          <wps:cNvSpPr>
                            <a:spLocks noChangeAspect="1"/>
                          </wps:cNvSpPr>
                          <wps:spPr bwMode="auto">
                            <a:xfrm>
                              <a:off x="2213528" y="1008063"/>
                              <a:ext cx="504" cy="61"/>
                            </a:xfrm>
                            <a:custGeom>
                              <a:avLst/>
                              <a:gdLst>
                                <a:gd name="T0" fmla="*/ 726 w 377"/>
                                <a:gd name="T1" fmla="*/ 123 h 43"/>
                                <a:gd name="T2" fmla="*/ 726 w 377"/>
                                <a:gd name="T3" fmla="*/ 123 h 43"/>
                                <a:gd name="T4" fmla="*/ 901 w 377"/>
                                <a:gd name="T5" fmla="*/ 0 h 43"/>
                                <a:gd name="T6" fmla="*/ 0 w 377"/>
                                <a:gd name="T7" fmla="*/ 0 h 43"/>
                                <a:gd name="T8" fmla="*/ 0 w 377"/>
                                <a:gd name="T9" fmla="*/ 0 h 43"/>
                                <a:gd name="T10" fmla="*/ 147 w 377"/>
                                <a:gd name="T11" fmla="*/ 123 h 43"/>
                                <a:gd name="T12" fmla="*/ 147 w 377"/>
                                <a:gd name="T13" fmla="*/ 123 h 43"/>
                                <a:gd name="T14" fmla="*/ 726 w 377"/>
                                <a:gd name="T15" fmla="*/ 123 h 43"/>
                                <a:gd name="T16" fmla="*/ 726 w 377"/>
                                <a:gd name="T17" fmla="*/ 123 h 4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77"/>
                                <a:gd name="T28" fmla="*/ 0 h 43"/>
                                <a:gd name="T29" fmla="*/ 377 w 377"/>
                                <a:gd name="T30" fmla="*/ 43 h 43"/>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77" h="43">
                                  <a:moveTo>
                                    <a:pt x="304" y="43"/>
                                  </a:moveTo>
                                  <a:lnTo>
                                    <a:pt x="304" y="43"/>
                                  </a:lnTo>
                                  <a:lnTo>
                                    <a:pt x="377" y="0"/>
                                  </a:lnTo>
                                  <a:lnTo>
                                    <a:pt x="0" y="0"/>
                                  </a:lnTo>
                                  <a:lnTo>
                                    <a:pt x="61" y="43"/>
                                  </a:lnTo>
                                  <a:lnTo>
                                    <a:pt x="304" y="43"/>
                                  </a:lnTo>
                                  <a:close/>
                                </a:path>
                              </a:pathLst>
                            </a:custGeom>
                            <a:solidFill>
                              <a:srgbClr val="BEBFC1"/>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09" name="Freeform 2130">
                            <a:extLst>
                              <a:ext uri="{FF2B5EF4-FFF2-40B4-BE49-F238E27FC236}">
                                <a16:creationId xmlns:a16="http://schemas.microsoft.com/office/drawing/2014/main" id="{F85791C6-534D-4478-9F1A-012C35D14197}"/>
                              </a:ext>
                            </a:extLst>
                          </wps:cNvPr>
                          <wps:cNvSpPr>
                            <a:spLocks noChangeAspect="1"/>
                          </wps:cNvSpPr>
                          <wps:spPr bwMode="auto">
                            <a:xfrm>
                              <a:off x="2213406" y="1008166"/>
                              <a:ext cx="676" cy="182"/>
                            </a:xfrm>
                            <a:custGeom>
                              <a:avLst/>
                              <a:gdLst>
                                <a:gd name="T0" fmla="*/ 890 w 505"/>
                                <a:gd name="T1" fmla="*/ 368 h 128"/>
                                <a:gd name="T2" fmla="*/ 890 w 505"/>
                                <a:gd name="T3" fmla="*/ 368 h 128"/>
                                <a:gd name="T4" fmla="*/ 1211 w 505"/>
                                <a:gd name="T5" fmla="*/ 176 h 128"/>
                                <a:gd name="T6" fmla="*/ 1211 w 505"/>
                                <a:gd name="T7" fmla="*/ 176 h 128"/>
                                <a:gd name="T8" fmla="*/ 933 w 505"/>
                                <a:gd name="T9" fmla="*/ 0 h 128"/>
                                <a:gd name="T10" fmla="*/ 933 w 505"/>
                                <a:gd name="T11" fmla="*/ 0 h 128"/>
                                <a:gd name="T12" fmla="*/ 349 w 505"/>
                                <a:gd name="T13" fmla="*/ 0 h 128"/>
                                <a:gd name="T14" fmla="*/ 349 w 505"/>
                                <a:gd name="T15" fmla="*/ 0 h 128"/>
                                <a:gd name="T16" fmla="*/ 0 w 505"/>
                                <a:gd name="T17" fmla="*/ 192 h 128"/>
                                <a:gd name="T18" fmla="*/ 0 w 505"/>
                                <a:gd name="T19" fmla="*/ 192 h 128"/>
                                <a:gd name="T20" fmla="*/ 264 w 505"/>
                                <a:gd name="T21" fmla="*/ 368 h 128"/>
                                <a:gd name="T22" fmla="*/ 264 w 505"/>
                                <a:gd name="T23" fmla="*/ 368 h 128"/>
                                <a:gd name="T24" fmla="*/ 890 w 505"/>
                                <a:gd name="T25" fmla="*/ 368 h 128"/>
                                <a:gd name="T26" fmla="*/ 890 w 505"/>
                                <a:gd name="T27" fmla="*/ 368 h 128"/>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w 505"/>
                                <a:gd name="T43" fmla="*/ 0 h 128"/>
                                <a:gd name="T44" fmla="*/ 505 w 505"/>
                                <a:gd name="T45" fmla="*/ 128 h 128"/>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T42" t="T43" r="T44" b="T45"/>
                              <a:pathLst>
                                <a:path w="505" h="128">
                                  <a:moveTo>
                                    <a:pt x="371" y="128"/>
                                  </a:moveTo>
                                  <a:lnTo>
                                    <a:pt x="371" y="128"/>
                                  </a:lnTo>
                                  <a:lnTo>
                                    <a:pt x="505" y="61"/>
                                  </a:lnTo>
                                  <a:lnTo>
                                    <a:pt x="389" y="0"/>
                                  </a:lnTo>
                                  <a:lnTo>
                                    <a:pt x="146" y="0"/>
                                  </a:lnTo>
                                  <a:lnTo>
                                    <a:pt x="0" y="67"/>
                                  </a:lnTo>
                                  <a:lnTo>
                                    <a:pt x="110" y="128"/>
                                  </a:lnTo>
                                  <a:lnTo>
                                    <a:pt x="371" y="128"/>
                                  </a:lnTo>
                                  <a:close/>
                                </a:path>
                              </a:pathLst>
                            </a:custGeom>
                            <a:solidFill>
                              <a:srgbClr val="BEBFC1"/>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0" name="Freeform 2131">
                            <a:extLst>
                              <a:ext uri="{FF2B5EF4-FFF2-40B4-BE49-F238E27FC236}">
                                <a16:creationId xmlns:a16="http://schemas.microsoft.com/office/drawing/2014/main" id="{FCD1BCEC-CD81-4E71-8E77-338C6F928AE4}"/>
                              </a:ext>
                            </a:extLst>
                          </wps:cNvPr>
                          <wps:cNvSpPr>
                            <a:spLocks noChangeAspect="1"/>
                          </wps:cNvSpPr>
                          <wps:spPr bwMode="auto">
                            <a:xfrm>
                              <a:off x="2213105" y="1008278"/>
                              <a:ext cx="358" cy="182"/>
                            </a:xfrm>
                            <a:custGeom>
                              <a:avLst/>
                              <a:gdLst>
                                <a:gd name="T0" fmla="*/ 639 w 268"/>
                                <a:gd name="T1" fmla="*/ 192 h 128"/>
                                <a:gd name="T2" fmla="*/ 639 w 268"/>
                                <a:gd name="T3" fmla="*/ 192 h 128"/>
                                <a:gd name="T4" fmla="*/ 377 w 268"/>
                                <a:gd name="T5" fmla="*/ 0 h 128"/>
                                <a:gd name="T6" fmla="*/ 377 w 268"/>
                                <a:gd name="T7" fmla="*/ 0 h 128"/>
                                <a:gd name="T8" fmla="*/ 291 w 268"/>
                                <a:gd name="T9" fmla="*/ 0 h 128"/>
                                <a:gd name="T10" fmla="*/ 0 w 268"/>
                                <a:gd name="T11" fmla="*/ 368 h 128"/>
                                <a:gd name="T12" fmla="*/ 0 w 268"/>
                                <a:gd name="T13" fmla="*/ 368 h 128"/>
                                <a:gd name="T14" fmla="*/ 262 w 268"/>
                                <a:gd name="T15" fmla="*/ 368 h 128"/>
                                <a:gd name="T16" fmla="*/ 262 w 268"/>
                                <a:gd name="T17" fmla="*/ 368 h 128"/>
                                <a:gd name="T18" fmla="*/ 639 w 268"/>
                                <a:gd name="T19" fmla="*/ 192 h 128"/>
                                <a:gd name="T20" fmla="*/ 639 w 268"/>
                                <a:gd name="T21" fmla="*/ 192 h 12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268"/>
                                <a:gd name="T34" fmla="*/ 0 h 128"/>
                                <a:gd name="T35" fmla="*/ 268 w 268"/>
                                <a:gd name="T36" fmla="*/ 128 h 12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268" h="128">
                                  <a:moveTo>
                                    <a:pt x="268" y="67"/>
                                  </a:moveTo>
                                  <a:lnTo>
                                    <a:pt x="268" y="67"/>
                                  </a:lnTo>
                                  <a:lnTo>
                                    <a:pt x="158" y="0"/>
                                  </a:lnTo>
                                  <a:lnTo>
                                    <a:pt x="122" y="0"/>
                                  </a:lnTo>
                                  <a:lnTo>
                                    <a:pt x="0" y="128"/>
                                  </a:lnTo>
                                  <a:lnTo>
                                    <a:pt x="110" y="128"/>
                                  </a:lnTo>
                                  <a:lnTo>
                                    <a:pt x="268" y="67"/>
                                  </a:lnTo>
                                  <a:close/>
                                </a:path>
                              </a:pathLst>
                            </a:custGeom>
                            <a:solidFill>
                              <a:srgbClr val="BEBFC1"/>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1" name="Freeform 2132">
                            <a:extLst>
                              <a:ext uri="{FF2B5EF4-FFF2-40B4-BE49-F238E27FC236}">
                                <a16:creationId xmlns:a16="http://schemas.microsoft.com/office/drawing/2014/main" id="{188B0777-E27F-47A4-AE95-EED28646FACE}"/>
                              </a:ext>
                            </a:extLst>
                          </wps:cNvPr>
                          <wps:cNvSpPr>
                            <a:spLocks noChangeAspect="1"/>
                          </wps:cNvSpPr>
                          <wps:spPr bwMode="auto">
                            <a:xfrm>
                              <a:off x="2213960" y="1008502"/>
                              <a:ext cx="756" cy="182"/>
                            </a:xfrm>
                            <a:custGeom>
                              <a:avLst/>
                              <a:gdLst>
                                <a:gd name="T0" fmla="*/ 349 w 565"/>
                                <a:gd name="T1" fmla="*/ 0 h 128"/>
                                <a:gd name="T2" fmla="*/ 349 w 565"/>
                                <a:gd name="T3" fmla="*/ 0 h 128"/>
                                <a:gd name="T4" fmla="*/ 0 w 565"/>
                                <a:gd name="T5" fmla="*/ 192 h 128"/>
                                <a:gd name="T6" fmla="*/ 0 w 565"/>
                                <a:gd name="T7" fmla="*/ 192 h 128"/>
                                <a:gd name="T8" fmla="*/ 318 w 565"/>
                                <a:gd name="T9" fmla="*/ 368 h 128"/>
                                <a:gd name="T10" fmla="*/ 318 w 565"/>
                                <a:gd name="T11" fmla="*/ 368 h 128"/>
                                <a:gd name="T12" fmla="*/ 1018 w 565"/>
                                <a:gd name="T13" fmla="*/ 368 h 128"/>
                                <a:gd name="T14" fmla="*/ 1018 w 565"/>
                                <a:gd name="T15" fmla="*/ 368 h 128"/>
                                <a:gd name="T16" fmla="*/ 1354 w 565"/>
                                <a:gd name="T17" fmla="*/ 192 h 128"/>
                                <a:gd name="T18" fmla="*/ 1354 w 565"/>
                                <a:gd name="T19" fmla="*/ 192 h 128"/>
                                <a:gd name="T20" fmla="*/ 1005 w 565"/>
                                <a:gd name="T21" fmla="*/ 0 h 128"/>
                                <a:gd name="T22" fmla="*/ 1005 w 565"/>
                                <a:gd name="T23" fmla="*/ 0 h 128"/>
                                <a:gd name="T24" fmla="*/ 349 w 565"/>
                                <a:gd name="T25" fmla="*/ 0 h 128"/>
                                <a:gd name="T26" fmla="*/ 349 w 565"/>
                                <a:gd name="T27" fmla="*/ 0 h 128"/>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w 565"/>
                                <a:gd name="T43" fmla="*/ 0 h 128"/>
                                <a:gd name="T44" fmla="*/ 565 w 565"/>
                                <a:gd name="T45" fmla="*/ 128 h 128"/>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T42" t="T43" r="T44" b="T45"/>
                              <a:pathLst>
                                <a:path w="565" h="128">
                                  <a:moveTo>
                                    <a:pt x="146" y="0"/>
                                  </a:moveTo>
                                  <a:lnTo>
                                    <a:pt x="146" y="0"/>
                                  </a:lnTo>
                                  <a:lnTo>
                                    <a:pt x="0" y="67"/>
                                  </a:lnTo>
                                  <a:lnTo>
                                    <a:pt x="133" y="128"/>
                                  </a:lnTo>
                                  <a:lnTo>
                                    <a:pt x="425" y="128"/>
                                  </a:lnTo>
                                  <a:lnTo>
                                    <a:pt x="565" y="67"/>
                                  </a:lnTo>
                                  <a:lnTo>
                                    <a:pt x="419" y="0"/>
                                  </a:lnTo>
                                  <a:lnTo>
                                    <a:pt x="146" y="0"/>
                                  </a:lnTo>
                                  <a:close/>
                                </a:path>
                              </a:pathLst>
                            </a:custGeom>
                            <a:solidFill>
                              <a:srgbClr val="BEBFC1"/>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2" name="Freeform 2133">
                            <a:extLst>
                              <a:ext uri="{FF2B5EF4-FFF2-40B4-BE49-F238E27FC236}">
                                <a16:creationId xmlns:a16="http://schemas.microsoft.com/office/drawing/2014/main" id="{C063E945-EA6C-4CF0-9EDF-82D3CB93CBCF}"/>
                              </a:ext>
                            </a:extLst>
                          </wps:cNvPr>
                          <wps:cNvSpPr>
                            <a:spLocks noChangeAspect="1"/>
                          </wps:cNvSpPr>
                          <wps:spPr bwMode="auto">
                            <a:xfrm>
                              <a:off x="2213984" y="1008278"/>
                              <a:ext cx="700" cy="182"/>
                            </a:xfrm>
                            <a:custGeom>
                              <a:avLst/>
                              <a:gdLst>
                                <a:gd name="T0" fmla="*/ 307 w 523"/>
                                <a:gd name="T1" fmla="*/ 368 h 128"/>
                                <a:gd name="T2" fmla="*/ 307 w 523"/>
                                <a:gd name="T3" fmla="*/ 368 h 128"/>
                                <a:gd name="T4" fmla="*/ 962 w 523"/>
                                <a:gd name="T5" fmla="*/ 368 h 128"/>
                                <a:gd name="T6" fmla="*/ 962 w 523"/>
                                <a:gd name="T7" fmla="*/ 368 h 128"/>
                                <a:gd name="T8" fmla="*/ 1254 w 523"/>
                                <a:gd name="T9" fmla="*/ 176 h 128"/>
                                <a:gd name="T10" fmla="*/ 1254 w 523"/>
                                <a:gd name="T11" fmla="*/ 176 h 128"/>
                                <a:gd name="T12" fmla="*/ 933 w 523"/>
                                <a:gd name="T13" fmla="*/ 0 h 128"/>
                                <a:gd name="T14" fmla="*/ 933 w 523"/>
                                <a:gd name="T15" fmla="*/ 0 h 128"/>
                                <a:gd name="T16" fmla="*/ 321 w 523"/>
                                <a:gd name="T17" fmla="*/ 0 h 128"/>
                                <a:gd name="T18" fmla="*/ 321 w 523"/>
                                <a:gd name="T19" fmla="*/ 0 h 128"/>
                                <a:gd name="T20" fmla="*/ 0 w 523"/>
                                <a:gd name="T21" fmla="*/ 192 h 128"/>
                                <a:gd name="T22" fmla="*/ 0 w 523"/>
                                <a:gd name="T23" fmla="*/ 192 h 128"/>
                                <a:gd name="T24" fmla="*/ 307 w 523"/>
                                <a:gd name="T25" fmla="*/ 368 h 128"/>
                                <a:gd name="T26" fmla="*/ 307 w 523"/>
                                <a:gd name="T27" fmla="*/ 368 h 128"/>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w 523"/>
                                <a:gd name="T43" fmla="*/ 0 h 128"/>
                                <a:gd name="T44" fmla="*/ 523 w 523"/>
                                <a:gd name="T45" fmla="*/ 128 h 128"/>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T42" t="T43" r="T44" b="T45"/>
                              <a:pathLst>
                                <a:path w="523" h="128">
                                  <a:moveTo>
                                    <a:pt x="128" y="128"/>
                                  </a:moveTo>
                                  <a:lnTo>
                                    <a:pt x="128" y="128"/>
                                  </a:lnTo>
                                  <a:lnTo>
                                    <a:pt x="401" y="128"/>
                                  </a:lnTo>
                                  <a:lnTo>
                                    <a:pt x="523" y="61"/>
                                  </a:lnTo>
                                  <a:lnTo>
                                    <a:pt x="389" y="0"/>
                                  </a:lnTo>
                                  <a:lnTo>
                                    <a:pt x="134" y="0"/>
                                  </a:lnTo>
                                  <a:lnTo>
                                    <a:pt x="0" y="67"/>
                                  </a:lnTo>
                                  <a:lnTo>
                                    <a:pt x="128" y="128"/>
                                  </a:lnTo>
                                  <a:close/>
                                </a:path>
                              </a:pathLst>
                            </a:custGeom>
                            <a:solidFill>
                              <a:srgbClr val="BEBFC1"/>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3" name="Freeform 2134">
                            <a:extLst>
                              <a:ext uri="{FF2B5EF4-FFF2-40B4-BE49-F238E27FC236}">
                                <a16:creationId xmlns:a16="http://schemas.microsoft.com/office/drawing/2014/main" id="{1D33BC02-947A-41E8-86DA-DDE755F79674}"/>
                              </a:ext>
                            </a:extLst>
                          </wps:cNvPr>
                          <wps:cNvSpPr>
                            <a:spLocks noChangeAspect="1"/>
                          </wps:cNvSpPr>
                          <wps:spPr bwMode="auto">
                            <a:xfrm>
                              <a:off x="2214595" y="1008390"/>
                              <a:ext cx="724" cy="182"/>
                            </a:xfrm>
                            <a:custGeom>
                              <a:avLst/>
                              <a:gdLst>
                                <a:gd name="T0" fmla="*/ 933 w 541"/>
                                <a:gd name="T1" fmla="*/ 0 h 128"/>
                                <a:gd name="T2" fmla="*/ 933 w 541"/>
                                <a:gd name="T3" fmla="*/ 0 h 128"/>
                                <a:gd name="T4" fmla="*/ 292 w 541"/>
                                <a:gd name="T5" fmla="*/ 0 h 128"/>
                                <a:gd name="T6" fmla="*/ 292 w 541"/>
                                <a:gd name="T7" fmla="*/ 0 h 128"/>
                                <a:gd name="T8" fmla="*/ 0 w 541"/>
                                <a:gd name="T9" fmla="*/ 192 h 128"/>
                                <a:gd name="T10" fmla="*/ 0 w 541"/>
                                <a:gd name="T11" fmla="*/ 192 h 128"/>
                                <a:gd name="T12" fmla="*/ 349 w 541"/>
                                <a:gd name="T13" fmla="*/ 368 h 128"/>
                                <a:gd name="T14" fmla="*/ 349 w 541"/>
                                <a:gd name="T15" fmla="*/ 368 h 128"/>
                                <a:gd name="T16" fmla="*/ 1021 w 541"/>
                                <a:gd name="T17" fmla="*/ 368 h 128"/>
                                <a:gd name="T18" fmla="*/ 1021 w 541"/>
                                <a:gd name="T19" fmla="*/ 368 h 128"/>
                                <a:gd name="T20" fmla="*/ 1297 w 541"/>
                                <a:gd name="T21" fmla="*/ 192 h 128"/>
                                <a:gd name="T22" fmla="*/ 1297 w 541"/>
                                <a:gd name="T23" fmla="*/ 192 h 128"/>
                                <a:gd name="T24" fmla="*/ 933 w 541"/>
                                <a:gd name="T25" fmla="*/ 0 h 128"/>
                                <a:gd name="T26" fmla="*/ 933 w 541"/>
                                <a:gd name="T27" fmla="*/ 0 h 128"/>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w 541"/>
                                <a:gd name="T43" fmla="*/ 0 h 128"/>
                                <a:gd name="T44" fmla="*/ 541 w 541"/>
                                <a:gd name="T45" fmla="*/ 128 h 128"/>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T42" t="T43" r="T44" b="T45"/>
                              <a:pathLst>
                                <a:path w="541" h="128">
                                  <a:moveTo>
                                    <a:pt x="389" y="0"/>
                                  </a:moveTo>
                                  <a:lnTo>
                                    <a:pt x="389" y="0"/>
                                  </a:lnTo>
                                  <a:lnTo>
                                    <a:pt x="122" y="0"/>
                                  </a:lnTo>
                                  <a:lnTo>
                                    <a:pt x="0" y="67"/>
                                  </a:lnTo>
                                  <a:lnTo>
                                    <a:pt x="146" y="128"/>
                                  </a:lnTo>
                                  <a:lnTo>
                                    <a:pt x="426" y="128"/>
                                  </a:lnTo>
                                  <a:lnTo>
                                    <a:pt x="541" y="67"/>
                                  </a:lnTo>
                                  <a:lnTo>
                                    <a:pt x="389" y="0"/>
                                  </a:lnTo>
                                  <a:close/>
                                </a:path>
                              </a:pathLst>
                            </a:custGeom>
                            <a:solidFill>
                              <a:srgbClr val="BEBFC1"/>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4" name="Freeform 2135">
                            <a:extLst>
                              <a:ext uri="{FF2B5EF4-FFF2-40B4-BE49-F238E27FC236}">
                                <a16:creationId xmlns:a16="http://schemas.microsoft.com/office/drawing/2014/main" id="{B79CD4D8-40CA-4CD7-9BAD-84B262AB4DDD}"/>
                              </a:ext>
                            </a:extLst>
                          </wps:cNvPr>
                          <wps:cNvSpPr>
                            <a:spLocks noChangeAspect="1"/>
                          </wps:cNvSpPr>
                          <wps:spPr bwMode="auto">
                            <a:xfrm>
                              <a:off x="2213342" y="1008390"/>
                              <a:ext cx="723" cy="182"/>
                            </a:xfrm>
                            <a:custGeom>
                              <a:avLst/>
                              <a:gdLst>
                                <a:gd name="T0" fmla="*/ 986 w 541"/>
                                <a:gd name="T1" fmla="*/ 0 h 128"/>
                                <a:gd name="T2" fmla="*/ 986 w 541"/>
                                <a:gd name="T3" fmla="*/ 0 h 128"/>
                                <a:gd name="T4" fmla="*/ 362 w 541"/>
                                <a:gd name="T5" fmla="*/ 0 h 128"/>
                                <a:gd name="T6" fmla="*/ 362 w 541"/>
                                <a:gd name="T7" fmla="*/ 0 h 128"/>
                                <a:gd name="T8" fmla="*/ 0 w 541"/>
                                <a:gd name="T9" fmla="*/ 192 h 128"/>
                                <a:gd name="T10" fmla="*/ 0 w 541"/>
                                <a:gd name="T11" fmla="*/ 192 h 128"/>
                                <a:gd name="T12" fmla="*/ 275 w 541"/>
                                <a:gd name="T13" fmla="*/ 368 h 128"/>
                                <a:gd name="T14" fmla="*/ 275 w 541"/>
                                <a:gd name="T15" fmla="*/ 368 h 128"/>
                                <a:gd name="T16" fmla="*/ 944 w 541"/>
                                <a:gd name="T17" fmla="*/ 368 h 128"/>
                                <a:gd name="T18" fmla="*/ 944 w 541"/>
                                <a:gd name="T19" fmla="*/ 368 h 128"/>
                                <a:gd name="T20" fmla="*/ 1291 w 541"/>
                                <a:gd name="T21" fmla="*/ 192 h 128"/>
                                <a:gd name="T22" fmla="*/ 1291 w 541"/>
                                <a:gd name="T23" fmla="*/ 192 h 128"/>
                                <a:gd name="T24" fmla="*/ 986 w 541"/>
                                <a:gd name="T25" fmla="*/ 0 h 128"/>
                                <a:gd name="T26" fmla="*/ 986 w 541"/>
                                <a:gd name="T27" fmla="*/ 0 h 128"/>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w 541"/>
                                <a:gd name="T43" fmla="*/ 0 h 128"/>
                                <a:gd name="T44" fmla="*/ 541 w 541"/>
                                <a:gd name="T45" fmla="*/ 128 h 128"/>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T42" t="T43" r="T44" b="T45"/>
                              <a:pathLst>
                                <a:path w="541" h="128">
                                  <a:moveTo>
                                    <a:pt x="413" y="0"/>
                                  </a:moveTo>
                                  <a:lnTo>
                                    <a:pt x="413" y="0"/>
                                  </a:lnTo>
                                  <a:lnTo>
                                    <a:pt x="152" y="0"/>
                                  </a:lnTo>
                                  <a:lnTo>
                                    <a:pt x="0" y="67"/>
                                  </a:lnTo>
                                  <a:lnTo>
                                    <a:pt x="115" y="128"/>
                                  </a:lnTo>
                                  <a:lnTo>
                                    <a:pt x="395" y="128"/>
                                  </a:lnTo>
                                  <a:lnTo>
                                    <a:pt x="541" y="67"/>
                                  </a:lnTo>
                                  <a:lnTo>
                                    <a:pt x="413" y="0"/>
                                  </a:lnTo>
                                  <a:close/>
                                </a:path>
                              </a:pathLst>
                            </a:custGeom>
                            <a:solidFill>
                              <a:srgbClr val="BEBFC1"/>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5" name="Freeform 2136">
                            <a:extLst>
                              <a:ext uri="{FF2B5EF4-FFF2-40B4-BE49-F238E27FC236}">
                                <a16:creationId xmlns:a16="http://schemas.microsoft.com/office/drawing/2014/main" id="{FCEC8C85-52FF-4115-854B-A44F54CC8EBF}"/>
                              </a:ext>
                            </a:extLst>
                          </wps:cNvPr>
                          <wps:cNvSpPr>
                            <a:spLocks noChangeAspect="1"/>
                          </wps:cNvSpPr>
                          <wps:spPr bwMode="auto">
                            <a:xfrm>
                              <a:off x="2212975" y="1008511"/>
                              <a:ext cx="423" cy="173"/>
                            </a:xfrm>
                            <a:custGeom>
                              <a:avLst/>
                              <a:gdLst>
                                <a:gd name="T0" fmla="*/ 758 w 316"/>
                                <a:gd name="T1" fmla="*/ 174 h 122"/>
                                <a:gd name="T2" fmla="*/ 758 w 316"/>
                                <a:gd name="T3" fmla="*/ 174 h 122"/>
                                <a:gd name="T4" fmla="*/ 482 w 316"/>
                                <a:gd name="T5" fmla="*/ 0 h 122"/>
                                <a:gd name="T6" fmla="*/ 482 w 316"/>
                                <a:gd name="T7" fmla="*/ 0 h 122"/>
                                <a:gd name="T8" fmla="*/ 147 w 316"/>
                                <a:gd name="T9" fmla="*/ 0 h 122"/>
                                <a:gd name="T10" fmla="*/ 43 w 316"/>
                                <a:gd name="T11" fmla="*/ 123 h 122"/>
                                <a:gd name="T12" fmla="*/ 43 w 316"/>
                                <a:gd name="T13" fmla="*/ 123 h 122"/>
                                <a:gd name="T14" fmla="*/ 43 w 316"/>
                                <a:gd name="T15" fmla="*/ 123 h 122"/>
                                <a:gd name="T16" fmla="*/ 15 w 316"/>
                                <a:gd name="T17" fmla="*/ 174 h 122"/>
                                <a:gd name="T18" fmla="*/ 0 w 316"/>
                                <a:gd name="T19" fmla="*/ 244 h 122"/>
                                <a:gd name="T20" fmla="*/ 0 w 316"/>
                                <a:gd name="T21" fmla="*/ 244 h 122"/>
                                <a:gd name="T22" fmla="*/ 15 w 316"/>
                                <a:gd name="T23" fmla="*/ 295 h 122"/>
                                <a:gd name="T24" fmla="*/ 28 w 316"/>
                                <a:gd name="T25" fmla="*/ 347 h 122"/>
                                <a:gd name="T26" fmla="*/ 28 w 316"/>
                                <a:gd name="T27" fmla="*/ 347 h 122"/>
                                <a:gd name="T28" fmla="*/ 364 w 316"/>
                                <a:gd name="T29" fmla="*/ 347 h 122"/>
                                <a:gd name="T30" fmla="*/ 364 w 316"/>
                                <a:gd name="T31" fmla="*/ 347 h 122"/>
                                <a:gd name="T32" fmla="*/ 758 w 316"/>
                                <a:gd name="T33" fmla="*/ 174 h 122"/>
                                <a:gd name="T34" fmla="*/ 758 w 316"/>
                                <a:gd name="T35" fmla="*/ 174 h 122"/>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w 316"/>
                                <a:gd name="T55" fmla="*/ 0 h 122"/>
                                <a:gd name="T56" fmla="*/ 316 w 316"/>
                                <a:gd name="T57" fmla="*/ 122 h 122"/>
                              </a:gdLst>
                              <a:ah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T54" t="T55" r="T56" b="T57"/>
                              <a:pathLst>
                                <a:path w="316" h="122">
                                  <a:moveTo>
                                    <a:pt x="316" y="61"/>
                                  </a:moveTo>
                                  <a:lnTo>
                                    <a:pt x="316" y="61"/>
                                  </a:lnTo>
                                  <a:lnTo>
                                    <a:pt x="201" y="0"/>
                                  </a:lnTo>
                                  <a:lnTo>
                                    <a:pt x="61" y="0"/>
                                  </a:lnTo>
                                  <a:lnTo>
                                    <a:pt x="18" y="43"/>
                                  </a:lnTo>
                                  <a:lnTo>
                                    <a:pt x="6" y="61"/>
                                  </a:lnTo>
                                  <a:lnTo>
                                    <a:pt x="0" y="85"/>
                                  </a:lnTo>
                                  <a:lnTo>
                                    <a:pt x="6" y="104"/>
                                  </a:lnTo>
                                  <a:lnTo>
                                    <a:pt x="12" y="122"/>
                                  </a:lnTo>
                                  <a:lnTo>
                                    <a:pt x="152" y="122"/>
                                  </a:lnTo>
                                  <a:lnTo>
                                    <a:pt x="316" y="61"/>
                                  </a:lnTo>
                                  <a:close/>
                                </a:path>
                              </a:pathLst>
                            </a:custGeom>
                            <a:solidFill>
                              <a:srgbClr val="BEBFC1"/>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6" name="Freeform 2137">
                            <a:extLst>
                              <a:ext uri="{FF2B5EF4-FFF2-40B4-BE49-F238E27FC236}">
                                <a16:creationId xmlns:a16="http://schemas.microsoft.com/office/drawing/2014/main" id="{119FACCB-D8E8-45DE-9166-CBED6060C738}"/>
                              </a:ext>
                            </a:extLst>
                          </wps:cNvPr>
                          <wps:cNvSpPr>
                            <a:spLocks noChangeAspect="1"/>
                          </wps:cNvSpPr>
                          <wps:spPr bwMode="auto">
                            <a:xfrm>
                              <a:off x="2213268" y="1008623"/>
                              <a:ext cx="780" cy="86"/>
                            </a:xfrm>
                            <a:custGeom>
                              <a:avLst/>
                              <a:gdLst>
                                <a:gd name="T0" fmla="*/ 1064 w 583"/>
                                <a:gd name="T1" fmla="*/ 0 h 61"/>
                                <a:gd name="T2" fmla="*/ 1064 w 583"/>
                                <a:gd name="T3" fmla="*/ 0 h 61"/>
                                <a:gd name="T4" fmla="*/ 392 w 583"/>
                                <a:gd name="T5" fmla="*/ 0 h 61"/>
                                <a:gd name="T6" fmla="*/ 392 w 583"/>
                                <a:gd name="T7" fmla="*/ 0 h 61"/>
                                <a:gd name="T8" fmla="*/ 0 w 583"/>
                                <a:gd name="T9" fmla="*/ 171 h 61"/>
                                <a:gd name="T10" fmla="*/ 0 w 583"/>
                                <a:gd name="T11" fmla="*/ 171 h 61"/>
                                <a:gd name="T12" fmla="*/ 15 w 583"/>
                                <a:gd name="T13" fmla="*/ 171 h 61"/>
                                <a:gd name="T14" fmla="*/ 1382 w 583"/>
                                <a:gd name="T15" fmla="*/ 171 h 61"/>
                                <a:gd name="T16" fmla="*/ 1382 w 583"/>
                                <a:gd name="T17" fmla="*/ 171 h 61"/>
                                <a:gd name="T18" fmla="*/ 1397 w 583"/>
                                <a:gd name="T19" fmla="*/ 171 h 61"/>
                                <a:gd name="T20" fmla="*/ 1397 w 583"/>
                                <a:gd name="T21" fmla="*/ 171 h 61"/>
                                <a:gd name="T22" fmla="*/ 1064 w 583"/>
                                <a:gd name="T23" fmla="*/ 0 h 61"/>
                                <a:gd name="T24" fmla="*/ 1064 w 583"/>
                                <a:gd name="T25" fmla="*/ 0 h 61"/>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583"/>
                                <a:gd name="T40" fmla="*/ 0 h 61"/>
                                <a:gd name="T41" fmla="*/ 583 w 583"/>
                                <a:gd name="T42" fmla="*/ 61 h 61"/>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583" h="61">
                                  <a:moveTo>
                                    <a:pt x="444" y="0"/>
                                  </a:moveTo>
                                  <a:lnTo>
                                    <a:pt x="444" y="0"/>
                                  </a:lnTo>
                                  <a:lnTo>
                                    <a:pt x="164" y="0"/>
                                  </a:lnTo>
                                  <a:lnTo>
                                    <a:pt x="0" y="61"/>
                                  </a:lnTo>
                                  <a:lnTo>
                                    <a:pt x="6" y="61"/>
                                  </a:lnTo>
                                  <a:lnTo>
                                    <a:pt x="577" y="61"/>
                                  </a:lnTo>
                                  <a:lnTo>
                                    <a:pt x="583" y="61"/>
                                  </a:lnTo>
                                  <a:lnTo>
                                    <a:pt x="444" y="0"/>
                                  </a:lnTo>
                                  <a:close/>
                                </a:path>
                              </a:pathLst>
                            </a:custGeom>
                            <a:solidFill>
                              <a:srgbClr val="BEBFC1"/>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7" name="Freeform 2138">
                            <a:extLst>
                              <a:ext uri="{FF2B5EF4-FFF2-40B4-BE49-F238E27FC236}">
                                <a16:creationId xmlns:a16="http://schemas.microsoft.com/office/drawing/2014/main" id="{CA722114-7724-4EAE-BADC-B43581597004}"/>
                              </a:ext>
                            </a:extLst>
                          </wps:cNvPr>
                          <wps:cNvSpPr>
                            <a:spLocks noChangeAspect="1"/>
                          </wps:cNvSpPr>
                          <wps:spPr bwMode="auto">
                            <a:xfrm>
                              <a:off x="2214586" y="1008166"/>
                              <a:ext cx="674" cy="182"/>
                            </a:xfrm>
                            <a:custGeom>
                              <a:avLst/>
                              <a:gdLst>
                                <a:gd name="T0" fmla="*/ 959 w 504"/>
                                <a:gd name="T1" fmla="*/ 368 h 128"/>
                                <a:gd name="T2" fmla="*/ 959 w 504"/>
                                <a:gd name="T3" fmla="*/ 368 h 128"/>
                                <a:gd name="T4" fmla="*/ 1205 w 504"/>
                                <a:gd name="T5" fmla="*/ 176 h 128"/>
                                <a:gd name="T6" fmla="*/ 1205 w 504"/>
                                <a:gd name="T7" fmla="*/ 176 h 128"/>
                                <a:gd name="T8" fmla="*/ 857 w 504"/>
                                <a:gd name="T9" fmla="*/ 0 h 128"/>
                                <a:gd name="T10" fmla="*/ 857 w 504"/>
                                <a:gd name="T11" fmla="*/ 0 h 128"/>
                                <a:gd name="T12" fmla="*/ 275 w 504"/>
                                <a:gd name="T13" fmla="*/ 0 h 128"/>
                                <a:gd name="T14" fmla="*/ 275 w 504"/>
                                <a:gd name="T15" fmla="*/ 0 h 128"/>
                                <a:gd name="T16" fmla="*/ 0 w 504"/>
                                <a:gd name="T17" fmla="*/ 176 h 128"/>
                                <a:gd name="T18" fmla="*/ 0 w 504"/>
                                <a:gd name="T19" fmla="*/ 176 h 128"/>
                                <a:gd name="T20" fmla="*/ 334 w 504"/>
                                <a:gd name="T21" fmla="*/ 368 h 128"/>
                                <a:gd name="T22" fmla="*/ 334 w 504"/>
                                <a:gd name="T23" fmla="*/ 368 h 128"/>
                                <a:gd name="T24" fmla="*/ 959 w 504"/>
                                <a:gd name="T25" fmla="*/ 368 h 128"/>
                                <a:gd name="T26" fmla="*/ 959 w 504"/>
                                <a:gd name="T27" fmla="*/ 368 h 128"/>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w 504"/>
                                <a:gd name="T43" fmla="*/ 0 h 128"/>
                                <a:gd name="T44" fmla="*/ 504 w 504"/>
                                <a:gd name="T45" fmla="*/ 128 h 128"/>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T42" t="T43" r="T44" b="T45"/>
                              <a:pathLst>
                                <a:path w="504" h="128">
                                  <a:moveTo>
                                    <a:pt x="401" y="128"/>
                                  </a:moveTo>
                                  <a:lnTo>
                                    <a:pt x="401" y="128"/>
                                  </a:lnTo>
                                  <a:lnTo>
                                    <a:pt x="504" y="61"/>
                                  </a:lnTo>
                                  <a:lnTo>
                                    <a:pt x="358" y="0"/>
                                  </a:lnTo>
                                  <a:lnTo>
                                    <a:pt x="115" y="0"/>
                                  </a:lnTo>
                                  <a:lnTo>
                                    <a:pt x="0" y="61"/>
                                  </a:lnTo>
                                  <a:lnTo>
                                    <a:pt x="140" y="128"/>
                                  </a:lnTo>
                                  <a:lnTo>
                                    <a:pt x="401" y="128"/>
                                  </a:lnTo>
                                  <a:close/>
                                </a:path>
                              </a:pathLst>
                            </a:custGeom>
                            <a:solidFill>
                              <a:srgbClr val="BEBFC1"/>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8" name="Freeform 2139">
                            <a:extLst>
                              <a:ext uri="{FF2B5EF4-FFF2-40B4-BE49-F238E27FC236}">
                                <a16:creationId xmlns:a16="http://schemas.microsoft.com/office/drawing/2014/main" id="{B1AE123E-FC7C-4EE1-8D0B-08E8EB7399F0}"/>
                              </a:ext>
                            </a:extLst>
                          </wps:cNvPr>
                          <wps:cNvSpPr>
                            <a:spLocks noChangeAspect="1"/>
                          </wps:cNvSpPr>
                          <wps:spPr bwMode="auto">
                            <a:xfrm>
                              <a:off x="2214634" y="1008063"/>
                              <a:ext cx="505" cy="51"/>
                            </a:xfrm>
                            <a:custGeom>
                              <a:avLst/>
                              <a:gdLst>
                                <a:gd name="T0" fmla="*/ 773 w 377"/>
                                <a:gd name="T1" fmla="*/ 102 h 36"/>
                                <a:gd name="T2" fmla="*/ 773 w 377"/>
                                <a:gd name="T3" fmla="*/ 102 h 36"/>
                                <a:gd name="T4" fmla="*/ 906 w 377"/>
                                <a:gd name="T5" fmla="*/ 0 h 36"/>
                                <a:gd name="T6" fmla="*/ 0 w 377"/>
                                <a:gd name="T7" fmla="*/ 0 h 36"/>
                                <a:gd name="T8" fmla="*/ 0 w 377"/>
                                <a:gd name="T9" fmla="*/ 0 h 36"/>
                                <a:gd name="T10" fmla="*/ 190 w 377"/>
                                <a:gd name="T11" fmla="*/ 102 h 36"/>
                                <a:gd name="T12" fmla="*/ 190 w 377"/>
                                <a:gd name="T13" fmla="*/ 102 h 36"/>
                                <a:gd name="T14" fmla="*/ 773 w 377"/>
                                <a:gd name="T15" fmla="*/ 102 h 36"/>
                                <a:gd name="T16" fmla="*/ 773 w 377"/>
                                <a:gd name="T17" fmla="*/ 102 h 3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77"/>
                                <a:gd name="T28" fmla="*/ 0 h 36"/>
                                <a:gd name="T29" fmla="*/ 377 w 377"/>
                                <a:gd name="T30" fmla="*/ 36 h 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77" h="36">
                                  <a:moveTo>
                                    <a:pt x="322" y="36"/>
                                  </a:moveTo>
                                  <a:lnTo>
                                    <a:pt x="322" y="36"/>
                                  </a:lnTo>
                                  <a:lnTo>
                                    <a:pt x="377" y="0"/>
                                  </a:lnTo>
                                  <a:lnTo>
                                    <a:pt x="0" y="0"/>
                                  </a:lnTo>
                                  <a:lnTo>
                                    <a:pt x="79" y="36"/>
                                  </a:lnTo>
                                  <a:lnTo>
                                    <a:pt x="322" y="36"/>
                                  </a:lnTo>
                                  <a:close/>
                                </a:path>
                              </a:pathLst>
                            </a:custGeom>
                            <a:solidFill>
                              <a:srgbClr val="BEBFC1"/>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9" name="Freeform 2140">
                            <a:extLst>
                              <a:ext uri="{FF2B5EF4-FFF2-40B4-BE49-F238E27FC236}">
                                <a16:creationId xmlns:a16="http://schemas.microsoft.com/office/drawing/2014/main" id="{DBAECBB0-8E15-49F3-89F6-30E1E9CA1F13}"/>
                              </a:ext>
                            </a:extLst>
                          </wps:cNvPr>
                          <wps:cNvSpPr>
                            <a:spLocks noChangeAspect="1"/>
                          </wps:cNvSpPr>
                          <wps:spPr bwMode="auto">
                            <a:xfrm>
                              <a:off x="2215147" y="1008072"/>
                              <a:ext cx="260" cy="155"/>
                            </a:xfrm>
                            <a:custGeom>
                              <a:avLst/>
                              <a:gdLst>
                                <a:gd name="T0" fmla="*/ 347 w 195"/>
                                <a:gd name="T1" fmla="*/ 307 h 110"/>
                                <a:gd name="T2" fmla="*/ 347 w 195"/>
                                <a:gd name="T3" fmla="*/ 307 h 110"/>
                                <a:gd name="T4" fmla="*/ 463 w 195"/>
                                <a:gd name="T5" fmla="*/ 307 h 110"/>
                                <a:gd name="T6" fmla="*/ 215 w 195"/>
                                <a:gd name="T7" fmla="*/ 16 h 110"/>
                                <a:gd name="T8" fmla="*/ 215 w 195"/>
                                <a:gd name="T9" fmla="*/ 16 h 110"/>
                                <a:gd name="T10" fmla="*/ 187 w 195"/>
                                <a:gd name="T11" fmla="*/ 0 h 110"/>
                                <a:gd name="T12" fmla="*/ 187 w 195"/>
                                <a:gd name="T13" fmla="*/ 0 h 110"/>
                                <a:gd name="T14" fmla="*/ 0 w 195"/>
                                <a:gd name="T15" fmla="*/ 137 h 110"/>
                                <a:gd name="T16" fmla="*/ 0 w 195"/>
                                <a:gd name="T17" fmla="*/ 137 h 110"/>
                                <a:gd name="T18" fmla="*/ 347 w 195"/>
                                <a:gd name="T19" fmla="*/ 307 h 110"/>
                                <a:gd name="T20" fmla="*/ 347 w 195"/>
                                <a:gd name="T21" fmla="*/ 307 h 11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95"/>
                                <a:gd name="T34" fmla="*/ 0 h 110"/>
                                <a:gd name="T35" fmla="*/ 195 w 195"/>
                                <a:gd name="T36" fmla="*/ 110 h 110"/>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95" h="110">
                                  <a:moveTo>
                                    <a:pt x="146" y="110"/>
                                  </a:moveTo>
                                  <a:lnTo>
                                    <a:pt x="146" y="110"/>
                                  </a:lnTo>
                                  <a:lnTo>
                                    <a:pt x="195" y="110"/>
                                  </a:lnTo>
                                  <a:lnTo>
                                    <a:pt x="91" y="6"/>
                                  </a:lnTo>
                                  <a:lnTo>
                                    <a:pt x="79" y="0"/>
                                  </a:lnTo>
                                  <a:lnTo>
                                    <a:pt x="0" y="49"/>
                                  </a:lnTo>
                                  <a:lnTo>
                                    <a:pt x="146" y="110"/>
                                  </a:lnTo>
                                  <a:close/>
                                </a:path>
                              </a:pathLst>
                            </a:custGeom>
                            <a:solidFill>
                              <a:srgbClr val="BEBFC1"/>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20" name="Freeform 2141">
                            <a:extLst>
                              <a:ext uri="{FF2B5EF4-FFF2-40B4-BE49-F238E27FC236}">
                                <a16:creationId xmlns:a16="http://schemas.microsoft.com/office/drawing/2014/main" id="{98EA0F68-D17E-48FD-AF0F-D2399831037D}"/>
                              </a:ext>
                            </a:extLst>
                          </wps:cNvPr>
                          <wps:cNvSpPr>
                            <a:spLocks noChangeAspect="1"/>
                          </wps:cNvSpPr>
                          <wps:spPr bwMode="auto">
                            <a:xfrm>
                              <a:off x="2214008" y="1008063"/>
                              <a:ext cx="650" cy="173"/>
                            </a:xfrm>
                            <a:custGeom>
                              <a:avLst/>
                              <a:gdLst>
                                <a:gd name="T0" fmla="*/ 292 w 486"/>
                                <a:gd name="T1" fmla="*/ 347 h 122"/>
                                <a:gd name="T2" fmla="*/ 292 w 486"/>
                                <a:gd name="T3" fmla="*/ 347 h 122"/>
                                <a:gd name="T4" fmla="*/ 887 w 486"/>
                                <a:gd name="T5" fmla="*/ 347 h 122"/>
                                <a:gd name="T6" fmla="*/ 887 w 486"/>
                                <a:gd name="T7" fmla="*/ 347 h 122"/>
                                <a:gd name="T8" fmla="*/ 1162 w 486"/>
                                <a:gd name="T9" fmla="*/ 157 h 122"/>
                                <a:gd name="T10" fmla="*/ 1162 w 486"/>
                                <a:gd name="T11" fmla="*/ 157 h 122"/>
                                <a:gd name="T12" fmla="*/ 901 w 486"/>
                                <a:gd name="T13" fmla="*/ 0 h 122"/>
                                <a:gd name="T14" fmla="*/ 263 w 486"/>
                                <a:gd name="T15" fmla="*/ 0 h 122"/>
                                <a:gd name="T16" fmla="*/ 263 w 486"/>
                                <a:gd name="T17" fmla="*/ 0 h 122"/>
                                <a:gd name="T18" fmla="*/ 0 w 486"/>
                                <a:gd name="T19" fmla="*/ 157 h 122"/>
                                <a:gd name="T20" fmla="*/ 0 w 486"/>
                                <a:gd name="T21" fmla="*/ 157 h 122"/>
                                <a:gd name="T22" fmla="*/ 292 w 486"/>
                                <a:gd name="T23" fmla="*/ 347 h 122"/>
                                <a:gd name="T24" fmla="*/ 292 w 486"/>
                                <a:gd name="T25" fmla="*/ 347 h 122"/>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486"/>
                                <a:gd name="T40" fmla="*/ 0 h 122"/>
                                <a:gd name="T41" fmla="*/ 486 w 486"/>
                                <a:gd name="T42" fmla="*/ 122 h 122"/>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486" h="122">
                                  <a:moveTo>
                                    <a:pt x="122" y="122"/>
                                  </a:moveTo>
                                  <a:lnTo>
                                    <a:pt x="122" y="122"/>
                                  </a:lnTo>
                                  <a:lnTo>
                                    <a:pt x="371" y="122"/>
                                  </a:lnTo>
                                  <a:lnTo>
                                    <a:pt x="486" y="55"/>
                                  </a:lnTo>
                                  <a:lnTo>
                                    <a:pt x="377" y="0"/>
                                  </a:lnTo>
                                  <a:lnTo>
                                    <a:pt x="110" y="0"/>
                                  </a:lnTo>
                                  <a:lnTo>
                                    <a:pt x="0" y="55"/>
                                  </a:lnTo>
                                  <a:lnTo>
                                    <a:pt x="122" y="122"/>
                                  </a:lnTo>
                                  <a:close/>
                                </a:path>
                              </a:pathLst>
                            </a:custGeom>
                            <a:solidFill>
                              <a:srgbClr val="BEBFC1"/>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21" name="Freeform 2142">
                            <a:extLst>
                              <a:ext uri="{FF2B5EF4-FFF2-40B4-BE49-F238E27FC236}">
                                <a16:creationId xmlns:a16="http://schemas.microsoft.com/office/drawing/2014/main" id="{BBEF980D-5F2B-4ADB-A2FC-72ED532A0932}"/>
                              </a:ext>
                            </a:extLst>
                          </wps:cNvPr>
                          <wps:cNvSpPr>
                            <a:spLocks noChangeAspect="1"/>
                          </wps:cNvSpPr>
                          <wps:spPr bwMode="auto">
                            <a:xfrm>
                              <a:off x="2215725" y="1008684"/>
                              <a:ext cx="1" cy="1"/>
                            </a:xfrm>
                            <a:custGeom>
                              <a:avLst/>
                              <a:gdLst>
                                <a:gd name="T0" fmla="*/ 0 w 1"/>
                                <a:gd name="T1" fmla="*/ 0 h 1"/>
                                <a:gd name="T2" fmla="*/ 0 w 1"/>
                                <a:gd name="T3" fmla="*/ 0 h 1"/>
                                <a:gd name="T4" fmla="*/ 0 w 1"/>
                                <a:gd name="T5" fmla="*/ 0 h 1"/>
                                <a:gd name="T6" fmla="*/ 0 w 1"/>
                                <a:gd name="T7" fmla="*/ 0 h 1"/>
                                <a:gd name="T8" fmla="*/ 0 w 1"/>
                                <a:gd name="T9" fmla="*/ 0 h 1"/>
                                <a:gd name="T10" fmla="*/ 0 w 1"/>
                                <a:gd name="T11" fmla="*/ 0 h 1"/>
                                <a:gd name="T12" fmla="*/ 0 w 1"/>
                                <a:gd name="T13" fmla="*/ 0 h 1"/>
                                <a:gd name="T14" fmla="*/ 0 w 1"/>
                                <a:gd name="T15" fmla="*/ 0 h 1"/>
                                <a:gd name="T16" fmla="*/ 0 60000 65536"/>
                                <a:gd name="T17" fmla="*/ 0 60000 65536"/>
                                <a:gd name="T18" fmla="*/ 0 60000 65536"/>
                                <a:gd name="T19" fmla="*/ 0 60000 65536"/>
                                <a:gd name="T20" fmla="*/ 0 60000 65536"/>
                                <a:gd name="T21" fmla="*/ 0 60000 65536"/>
                                <a:gd name="T22" fmla="*/ 0 60000 65536"/>
                                <a:gd name="T23" fmla="*/ 0 60000 65536"/>
                                <a:gd name="T24" fmla="*/ 0 w 1"/>
                                <a:gd name="T25" fmla="*/ 0 h 1"/>
                                <a:gd name="T26" fmla="*/ 1 w 1"/>
                                <a:gd name="T27" fmla="*/ 1 h 1"/>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1" h="1">
                                  <a:moveTo>
                                    <a:pt x="0" y="0"/>
                                  </a:moveTo>
                                  <a:lnTo>
                                    <a:pt x="0" y="0"/>
                                  </a:lnTo>
                                  <a:close/>
                                </a:path>
                              </a:pathLst>
                            </a:custGeom>
                            <a:solidFill>
                              <a:srgbClr val="BEBFC1"/>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22" name="Freeform 2143">
                            <a:extLst>
                              <a:ext uri="{FF2B5EF4-FFF2-40B4-BE49-F238E27FC236}">
                                <a16:creationId xmlns:a16="http://schemas.microsoft.com/office/drawing/2014/main" id="{89ACDFEF-C2CF-4EC9-9A06-F48BEF6231E3}"/>
                              </a:ext>
                            </a:extLst>
                          </wps:cNvPr>
                          <wps:cNvSpPr>
                            <a:spLocks noChangeAspect="1"/>
                          </wps:cNvSpPr>
                          <wps:spPr bwMode="auto">
                            <a:xfrm>
                              <a:off x="2215741" y="1008631"/>
                              <a:ext cx="1" cy="9"/>
                            </a:xfrm>
                            <a:custGeom>
                              <a:avLst/>
                              <a:gdLst>
                                <a:gd name="T0" fmla="*/ 0 w 1"/>
                                <a:gd name="T1" fmla="*/ 0 h 6"/>
                                <a:gd name="T2" fmla="*/ 0 w 1"/>
                                <a:gd name="T3" fmla="*/ 0 h 6"/>
                                <a:gd name="T4" fmla="*/ 0 w 1"/>
                                <a:gd name="T5" fmla="*/ 21 h 6"/>
                                <a:gd name="T6" fmla="*/ 0 w 1"/>
                                <a:gd name="T7" fmla="*/ 21 h 6"/>
                                <a:gd name="T8" fmla="*/ 0 w 1"/>
                                <a:gd name="T9" fmla="*/ 21 h 6"/>
                                <a:gd name="T10" fmla="*/ 0 w 1"/>
                                <a:gd name="T11" fmla="*/ 0 h 6"/>
                                <a:gd name="T12" fmla="*/ 0 w 1"/>
                                <a:gd name="T13" fmla="*/ 0 h 6"/>
                                <a:gd name="T14" fmla="*/ 0 w 1"/>
                                <a:gd name="T15" fmla="*/ 0 h 6"/>
                                <a:gd name="T16" fmla="*/ 0 w 1"/>
                                <a:gd name="T17" fmla="*/ 0 h 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
                                <a:gd name="T28" fmla="*/ 0 h 6"/>
                                <a:gd name="T29" fmla="*/ 1 w 1"/>
                                <a:gd name="T30" fmla="*/ 6 h 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 h="6">
                                  <a:moveTo>
                                    <a:pt x="0" y="0"/>
                                  </a:moveTo>
                                  <a:lnTo>
                                    <a:pt x="0" y="0"/>
                                  </a:lnTo>
                                  <a:lnTo>
                                    <a:pt x="0" y="6"/>
                                  </a:lnTo>
                                  <a:lnTo>
                                    <a:pt x="0" y="0"/>
                                  </a:lnTo>
                                  <a:close/>
                                </a:path>
                              </a:pathLst>
                            </a:custGeom>
                            <a:solidFill>
                              <a:srgbClr val="BEBFC1"/>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23" name="Freeform 2144">
                            <a:extLst>
                              <a:ext uri="{FF2B5EF4-FFF2-40B4-BE49-F238E27FC236}">
                                <a16:creationId xmlns:a16="http://schemas.microsoft.com/office/drawing/2014/main" id="{D6169CFA-2AAD-4368-A45B-165C9BCF6A73}"/>
                              </a:ext>
                            </a:extLst>
                          </wps:cNvPr>
                          <wps:cNvSpPr>
                            <a:spLocks noChangeAspect="1"/>
                          </wps:cNvSpPr>
                          <wps:spPr bwMode="auto">
                            <a:xfrm>
                              <a:off x="2215276" y="1008502"/>
                              <a:ext cx="465" cy="182"/>
                            </a:xfrm>
                            <a:custGeom>
                              <a:avLst/>
                              <a:gdLst>
                                <a:gd name="T0" fmla="*/ 0 w 347"/>
                                <a:gd name="T1" fmla="*/ 192 h 128"/>
                                <a:gd name="T2" fmla="*/ 0 w 347"/>
                                <a:gd name="T3" fmla="*/ 192 h 128"/>
                                <a:gd name="T4" fmla="*/ 397 w 347"/>
                                <a:gd name="T5" fmla="*/ 368 h 128"/>
                                <a:gd name="T6" fmla="*/ 807 w 347"/>
                                <a:gd name="T7" fmla="*/ 368 h 128"/>
                                <a:gd name="T8" fmla="*/ 807 w 347"/>
                                <a:gd name="T9" fmla="*/ 368 h 128"/>
                                <a:gd name="T10" fmla="*/ 835 w 347"/>
                                <a:gd name="T11" fmla="*/ 296 h 128"/>
                                <a:gd name="T12" fmla="*/ 835 w 347"/>
                                <a:gd name="T13" fmla="*/ 260 h 128"/>
                                <a:gd name="T14" fmla="*/ 835 w 347"/>
                                <a:gd name="T15" fmla="*/ 260 h 128"/>
                                <a:gd name="T16" fmla="*/ 820 w 347"/>
                                <a:gd name="T17" fmla="*/ 192 h 128"/>
                                <a:gd name="T18" fmla="*/ 792 w 347"/>
                                <a:gd name="T19" fmla="*/ 142 h 128"/>
                                <a:gd name="T20" fmla="*/ 792 w 347"/>
                                <a:gd name="T21" fmla="*/ 142 h 128"/>
                                <a:gd name="T22" fmla="*/ 687 w 347"/>
                                <a:gd name="T23" fmla="*/ 0 h 128"/>
                                <a:gd name="T24" fmla="*/ 687 w 347"/>
                                <a:gd name="T25" fmla="*/ 0 h 128"/>
                                <a:gd name="T26" fmla="*/ 279 w 347"/>
                                <a:gd name="T27" fmla="*/ 0 h 128"/>
                                <a:gd name="T28" fmla="*/ 279 w 347"/>
                                <a:gd name="T29" fmla="*/ 0 h 128"/>
                                <a:gd name="T30" fmla="*/ 0 w 347"/>
                                <a:gd name="T31" fmla="*/ 192 h 128"/>
                                <a:gd name="T32" fmla="*/ 0 w 347"/>
                                <a:gd name="T33" fmla="*/ 192 h 128"/>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w 347"/>
                                <a:gd name="T52" fmla="*/ 0 h 128"/>
                                <a:gd name="T53" fmla="*/ 347 w 347"/>
                                <a:gd name="T54" fmla="*/ 128 h 128"/>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T51" t="T52" r="T53" b="T54"/>
                              <a:pathLst>
                                <a:path w="347" h="128">
                                  <a:moveTo>
                                    <a:pt x="0" y="67"/>
                                  </a:moveTo>
                                  <a:lnTo>
                                    <a:pt x="0" y="67"/>
                                  </a:lnTo>
                                  <a:lnTo>
                                    <a:pt x="165" y="128"/>
                                  </a:lnTo>
                                  <a:lnTo>
                                    <a:pt x="335" y="128"/>
                                  </a:lnTo>
                                  <a:lnTo>
                                    <a:pt x="347" y="103"/>
                                  </a:lnTo>
                                  <a:lnTo>
                                    <a:pt x="347" y="91"/>
                                  </a:lnTo>
                                  <a:lnTo>
                                    <a:pt x="341" y="67"/>
                                  </a:lnTo>
                                  <a:lnTo>
                                    <a:pt x="329" y="49"/>
                                  </a:lnTo>
                                  <a:lnTo>
                                    <a:pt x="286" y="0"/>
                                  </a:lnTo>
                                  <a:lnTo>
                                    <a:pt x="116" y="0"/>
                                  </a:lnTo>
                                  <a:lnTo>
                                    <a:pt x="0" y="67"/>
                                  </a:lnTo>
                                  <a:close/>
                                </a:path>
                              </a:pathLst>
                            </a:custGeom>
                            <a:solidFill>
                              <a:srgbClr val="BEBFC1"/>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24" name="Freeform 2145">
                            <a:extLst>
                              <a:ext uri="{FF2B5EF4-FFF2-40B4-BE49-F238E27FC236}">
                                <a16:creationId xmlns:a16="http://schemas.microsoft.com/office/drawing/2014/main" id="{12C96327-EB90-47B6-950E-36740C10B210}"/>
                              </a:ext>
                            </a:extLst>
                          </wps:cNvPr>
                          <wps:cNvSpPr>
                            <a:spLocks noChangeAspect="1"/>
                          </wps:cNvSpPr>
                          <wps:spPr bwMode="auto">
                            <a:xfrm>
                              <a:off x="2214626" y="1008614"/>
                              <a:ext cx="781" cy="95"/>
                            </a:xfrm>
                            <a:custGeom>
                              <a:avLst/>
                              <a:gdLst>
                                <a:gd name="T0" fmla="*/ 1006 w 584"/>
                                <a:gd name="T1" fmla="*/ 0 h 67"/>
                                <a:gd name="T2" fmla="*/ 1006 w 584"/>
                                <a:gd name="T3" fmla="*/ 0 h 67"/>
                                <a:gd name="T4" fmla="*/ 320 w 584"/>
                                <a:gd name="T5" fmla="*/ 18 h 67"/>
                                <a:gd name="T6" fmla="*/ 320 w 584"/>
                                <a:gd name="T7" fmla="*/ 18 h 67"/>
                                <a:gd name="T8" fmla="*/ 0 w 584"/>
                                <a:gd name="T9" fmla="*/ 191 h 67"/>
                                <a:gd name="T10" fmla="*/ 0 w 584"/>
                                <a:gd name="T11" fmla="*/ 191 h 67"/>
                                <a:gd name="T12" fmla="*/ 15 w 584"/>
                                <a:gd name="T13" fmla="*/ 191 h 67"/>
                                <a:gd name="T14" fmla="*/ 1383 w 584"/>
                                <a:gd name="T15" fmla="*/ 191 h 67"/>
                                <a:gd name="T16" fmla="*/ 1383 w 584"/>
                                <a:gd name="T17" fmla="*/ 191 h 67"/>
                                <a:gd name="T18" fmla="*/ 1396 w 584"/>
                                <a:gd name="T19" fmla="*/ 191 h 67"/>
                                <a:gd name="T20" fmla="*/ 1396 w 584"/>
                                <a:gd name="T21" fmla="*/ 191 h 67"/>
                                <a:gd name="T22" fmla="*/ 1006 w 584"/>
                                <a:gd name="T23" fmla="*/ 0 h 67"/>
                                <a:gd name="T24" fmla="*/ 1006 w 584"/>
                                <a:gd name="T25" fmla="*/ 0 h 67"/>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584"/>
                                <a:gd name="T40" fmla="*/ 0 h 67"/>
                                <a:gd name="T41" fmla="*/ 584 w 584"/>
                                <a:gd name="T42" fmla="*/ 67 h 67"/>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584" h="67">
                                  <a:moveTo>
                                    <a:pt x="420" y="0"/>
                                  </a:moveTo>
                                  <a:lnTo>
                                    <a:pt x="420" y="0"/>
                                  </a:lnTo>
                                  <a:lnTo>
                                    <a:pt x="134" y="6"/>
                                  </a:lnTo>
                                  <a:lnTo>
                                    <a:pt x="0" y="67"/>
                                  </a:lnTo>
                                  <a:lnTo>
                                    <a:pt x="6" y="67"/>
                                  </a:lnTo>
                                  <a:lnTo>
                                    <a:pt x="578" y="67"/>
                                  </a:lnTo>
                                  <a:lnTo>
                                    <a:pt x="584" y="67"/>
                                  </a:lnTo>
                                  <a:lnTo>
                                    <a:pt x="420" y="0"/>
                                  </a:lnTo>
                                  <a:close/>
                                </a:path>
                              </a:pathLst>
                            </a:custGeom>
                            <a:solidFill>
                              <a:srgbClr val="BEBFC1"/>
                            </a:solidFill>
                            <a:ln>
                              <a:noFill/>
                            </a:ln>
                            <a:extLst>
                              <a:ext uri="{91240B29-F687-4F45-9708-019B960494DF}">
                                <a14:hiddenLine xmlns:a14="http://schemas.microsoft.com/office/drawing/2010/main" w="9525">
                                  <a:solidFill>
                                    <a:srgbClr val="000000"/>
                                  </a:solidFill>
                                  <a:round/>
                                  <a:headEnd/>
                                  <a:tailEnd/>
                                </a14:hiddenLine>
                              </a:ext>
                            </a:extLst>
                          </wps:spPr>
                          <wps:bodyPr/>
                        </wps:wsp>
                      </wpg:grpSp>
                      <pic:pic xmlns:pic="http://schemas.openxmlformats.org/drawingml/2006/picture">
                        <pic:nvPicPr>
                          <pic:cNvPr id="4" name="Picture 4" descr="\\DML-NAS\DML_Data\1 Live Jobs\Nokia\19044 - Nokia brand Site\MASTER TEMPLATES\Network graphics\PNGs\Network Graphic Final PNGs\Tablet-100x100mm_RGB_2.png">
                            <a:extLst>
                              <a:ext uri="{FF2B5EF4-FFF2-40B4-BE49-F238E27FC236}">
                                <a16:creationId xmlns:a16="http://schemas.microsoft.com/office/drawing/2014/main" id="{3B424B01-C089-4587-9727-5BB40E2C46A7}"/>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3040063" y="2095500"/>
                            <a:ext cx="263525" cy="2651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Picture 5" descr="\\DML-NAS\DML_Data\1 Live Jobs\Nokia\19044 - Nokia brand Site\MASTER TEMPLATES\Network graphics\PNGs\Network Graphic Final PNGs\Server stack-100x100mm_RGB_1.png">
                            <a:extLst>
                              <a:ext uri="{FF2B5EF4-FFF2-40B4-BE49-F238E27FC236}">
                                <a16:creationId xmlns:a16="http://schemas.microsoft.com/office/drawing/2014/main" id="{6B2C82ED-CF87-42FB-9FC3-17AEE3383C15}"/>
                              </a:ext>
                            </a:extLst>
                          </pic:cNvPr>
                          <pic:cNvPicPr>
                            <a:picLocks noChangeAspect="1" noChangeArrowheads="1"/>
                          </pic:cNvPicPr>
                        </pic:nvPicPr>
                        <pic:blipFill>
                          <a:blip r:embed="rId13" cstate="print">
                            <a:extLst>
                              <a:ext uri="{BEBA8EAE-BF5A-486C-A8C5-ECC9F3942E4B}">
                                <a14:imgProps xmlns:a14="http://schemas.microsoft.com/office/drawing/2010/main">
                                  <a14:imgLayer r:embed="rId14">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5480050" y="814388"/>
                            <a:ext cx="458788" cy="4587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6" descr="\\DML-NAS\DML_Data\1 Live Jobs\Nokia\19044 - Nokia brand Site\MASTER TEMPLATES\Network graphics\PNGs\Network Graphic Final PNGs\Cylinder-100x100mm_RGB_1.png">
                            <a:extLst>
                              <a:ext uri="{FF2B5EF4-FFF2-40B4-BE49-F238E27FC236}">
                                <a16:creationId xmlns:a16="http://schemas.microsoft.com/office/drawing/2014/main" id="{100F36EC-7C93-48C0-A722-01CE392261F2}"/>
                              </a:ext>
                            </a:extLst>
                          </pic:cNvPr>
                          <pic:cNvPicPr>
                            <a:picLocks noChangeAspect="1" noChangeArrowheads="1"/>
                          </pic:cNvPicPr>
                        </pic:nvPicPr>
                        <pic:blipFill>
                          <a:blip r:embed="rId15" cstate="print">
                            <a:extLst>
                              <a:ext uri="{BEBA8EAE-BF5A-486C-A8C5-ECC9F3942E4B}">
                                <a14:imgProps xmlns:a14="http://schemas.microsoft.com/office/drawing/2010/main">
                                  <a14:imgLayer r:embed="rId16">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5956300" y="820738"/>
                            <a:ext cx="450850" cy="4524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 name="TextBox 21">
                          <a:extLst>
                            <a:ext uri="{FF2B5EF4-FFF2-40B4-BE49-F238E27FC236}">
                              <a16:creationId xmlns:a16="http://schemas.microsoft.com/office/drawing/2014/main" id="{B51E0AEC-4A7E-4FD6-9FFE-D752CA2AF20D}"/>
                            </a:ext>
                          </a:extLst>
                        </wps:cNvPr>
                        <wps:cNvSpPr txBox="1"/>
                        <wps:spPr bwMode="auto">
                          <a:xfrm>
                            <a:off x="5483225" y="1274623"/>
                            <a:ext cx="889000" cy="360680"/>
                          </a:xfrm>
                          <a:prstGeom prst="rect">
                            <a:avLst/>
                          </a:prstGeom>
                          <a:noFill/>
                        </wps:spPr>
                        <wps:txbx>
                          <w:txbxContent>
                            <w:p w14:paraId="0A0BDCE3" w14:textId="7788FF9C" w:rsidR="00936A08" w:rsidRPr="00D64AD5" w:rsidRDefault="00D64AD5" w:rsidP="00936A08">
                              <w:pPr>
                                <w:textAlignment w:val="baseline"/>
                                <w:rPr>
                                  <w:color w:val="969696" w:themeColor="accent3"/>
                                  <w:sz w:val="24"/>
                                  <w:szCs w:val="24"/>
                                  <w:lang w:val="en-US"/>
                                </w:rPr>
                              </w:pPr>
                              <w:r w:rsidRPr="00D64AD5">
                                <w:rPr>
                                  <w:rFonts w:asciiTheme="minorHAnsi" w:eastAsia="ヒラギノ角ゴ Pro W3" w:hAnsi="Calibri" w:cs="ヒラギノ角ゴ Pro W3"/>
                                  <w:color w:val="969696" w:themeColor="accent3"/>
                                  <w:kern w:val="24"/>
                                  <w:lang w:val="en-US"/>
                                </w:rPr>
                                <w:t>MME</w:t>
                              </w:r>
                              <w:r>
                                <w:rPr>
                                  <w:rFonts w:asciiTheme="minorHAnsi" w:eastAsia="ヒラギノ角ゴ Pro W3" w:hAnsi="Calibri" w:cs="ヒラギノ角ゴ Pro W3"/>
                                  <w:color w:val="969696" w:themeColor="accent3"/>
                                  <w:kern w:val="24"/>
                                  <w:lang w:val="en-US"/>
                                </w:rPr>
                                <w:t xml:space="preserve">     HSS</w:t>
                              </w:r>
                            </w:p>
                          </w:txbxContent>
                        </wps:txbx>
                        <wps:bodyPr wrap="square">
                          <a:noAutofit/>
                        </wps:bodyPr>
                      </wps:wsp>
                      <pic:pic xmlns:pic="http://schemas.openxmlformats.org/drawingml/2006/picture">
                        <pic:nvPicPr>
                          <pic:cNvPr id="8" name="Picture 8" descr="\\DML-NAS\DML_Data\1 Live Jobs\Nokia\19044 - Nokia brand Site\MASTER TEMPLATES\Network graphics\PNGs\Network Graphic Final PNGs\Tablet-100x100mm_RGB_2.png">
                            <a:extLst>
                              <a:ext uri="{FF2B5EF4-FFF2-40B4-BE49-F238E27FC236}">
                                <a16:creationId xmlns:a16="http://schemas.microsoft.com/office/drawing/2014/main" id="{2951F7C5-6819-4BA3-987E-2159AC418096}"/>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2679700" y="2193925"/>
                            <a:ext cx="26352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 name="Picture 9" descr="\\DML-NAS\DML_Data\1 Live Jobs\Nokia\19044 - Nokia brand Site\MASTER TEMPLATES\Network graphics\PNGs\Network Graphic Final PNGs\Tablet-100x100mm_RGB_2.png">
                            <a:extLst>
                              <a:ext uri="{FF2B5EF4-FFF2-40B4-BE49-F238E27FC236}">
                                <a16:creationId xmlns:a16="http://schemas.microsoft.com/office/drawing/2014/main" id="{B5A90302-C0BA-419E-BF58-8F06BD6A9D98}"/>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3375025" y="2316163"/>
                            <a:ext cx="26352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 name="Picture 10" descr="WHonDB-RGB-03.png">
                            <a:extLst>
                              <a:ext uri="{FF2B5EF4-FFF2-40B4-BE49-F238E27FC236}">
                                <a16:creationId xmlns:a16="http://schemas.microsoft.com/office/drawing/2014/main" id="{FE17CB72-0AB3-48AC-B6D9-3FDFB48C5EF1}"/>
                              </a:ext>
                            </a:extLst>
                          </pic:cNvPr>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3787775" y="2127250"/>
                            <a:ext cx="261938" cy="2619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 name="Rounded Rectangle 5">
                          <a:extLst>
                            <a:ext uri="{FF2B5EF4-FFF2-40B4-BE49-F238E27FC236}">
                              <a16:creationId xmlns:a16="http://schemas.microsoft.com/office/drawing/2014/main" id="{7CC4B758-DB2F-438E-BAC2-04DB57833266}"/>
                            </a:ext>
                          </a:extLst>
                        </wps:cNvPr>
                        <wps:cNvSpPr/>
                        <wps:spPr bwMode="auto">
                          <a:xfrm>
                            <a:off x="2593975" y="38100"/>
                            <a:ext cx="1530350" cy="214313"/>
                          </a:xfrm>
                          <a:prstGeom prst="roundRect">
                            <a:avLst/>
                          </a:prstGeom>
                          <a:ln/>
                        </wps:spPr>
                        <wps:style>
                          <a:lnRef idx="2">
                            <a:schemeClr val="accent3"/>
                          </a:lnRef>
                          <a:fillRef idx="1">
                            <a:schemeClr val="lt1"/>
                          </a:fillRef>
                          <a:effectRef idx="0">
                            <a:schemeClr val="accent3"/>
                          </a:effectRef>
                          <a:fontRef idx="minor">
                            <a:schemeClr val="dk1"/>
                          </a:fontRef>
                        </wps:style>
                        <wps:bodyPr tIns="90000" bIns="90000"/>
                      </wps:wsp>
                      <wps:wsp>
                        <wps:cNvPr id="12" name="Left-Right Arrow Callout 7">
                          <a:extLst>
                            <a:ext uri="{FF2B5EF4-FFF2-40B4-BE49-F238E27FC236}">
                              <a16:creationId xmlns:a16="http://schemas.microsoft.com/office/drawing/2014/main" id="{798C4071-43CA-4E2B-9C03-7A0C2DFF14A0}"/>
                            </a:ext>
                          </a:extLst>
                        </wps:cNvPr>
                        <wps:cNvSpPr/>
                        <wps:spPr bwMode="auto">
                          <a:xfrm>
                            <a:off x="1684338" y="298450"/>
                            <a:ext cx="3311525" cy="327025"/>
                          </a:xfrm>
                          <a:prstGeom prst="leftRightArrowCallout">
                            <a:avLst/>
                          </a:prstGeom>
                          <a:noFill/>
                          <a:ln>
                            <a:solidFill>
                              <a:srgbClr val="68717A"/>
                            </a:solidFill>
                          </a:ln>
                          <a:effectLst/>
                        </wps:spPr>
                        <wps:style>
                          <a:lnRef idx="1">
                            <a:schemeClr val="accent1"/>
                          </a:lnRef>
                          <a:fillRef idx="3">
                            <a:schemeClr val="accent1"/>
                          </a:fillRef>
                          <a:effectRef idx="2">
                            <a:schemeClr val="accent1"/>
                          </a:effectRef>
                          <a:fontRef idx="minor">
                            <a:schemeClr val="lt1"/>
                          </a:fontRef>
                        </wps:style>
                        <wps:bodyPr tIns="90000" bIns="90000"/>
                      </wps:wsp>
                      <wps:wsp>
                        <wps:cNvPr id="13" name="TextBox 8">
                          <a:extLst>
                            <a:ext uri="{FF2B5EF4-FFF2-40B4-BE49-F238E27FC236}">
                              <a16:creationId xmlns:a16="http://schemas.microsoft.com/office/drawing/2014/main" id="{9770A024-C00B-413E-906B-4E1C274F7D0F}"/>
                            </a:ext>
                          </a:extLst>
                        </wps:cNvPr>
                        <wps:cNvSpPr txBox="1">
                          <a:spLocks noChangeArrowheads="1"/>
                        </wps:cNvSpPr>
                        <wps:spPr bwMode="auto">
                          <a:xfrm>
                            <a:off x="2535238" y="0"/>
                            <a:ext cx="1684020" cy="366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59B8D" w14:textId="77777777" w:rsidR="00936A08" w:rsidRDefault="00936A08" w:rsidP="00936A08">
                              <w:pPr>
                                <w:textAlignment w:val="baseline"/>
                                <w:rPr>
                                  <w:sz w:val="24"/>
                                  <w:szCs w:val="24"/>
                                </w:rPr>
                              </w:pPr>
                              <w:r>
                                <w:rPr>
                                  <w:rFonts w:ascii="Arial" w:eastAsia="ヒラギノ角ゴ Pro W3" w:hAnsi="Arial" w:cs="ヒラギノ角ゴ Pro W3"/>
                                  <w:b/>
                                  <w:bCs/>
                                  <w:color w:val="808080" w:themeColor="background1" w:themeShade="80"/>
                                  <w:kern w:val="24"/>
                                  <w:sz w:val="22"/>
                                  <w:szCs w:val="22"/>
                                  <w:lang w:val="en-US"/>
                                </w:rPr>
                                <w:t>N</w:t>
                              </w:r>
                              <w:r>
                                <w:rPr>
                                  <w:rFonts w:ascii="Arial" w:eastAsia="ヒラギノ角ゴ Pro W3" w:hAnsi="Arial" w:cs="ヒラギノ角ゴ Pro W3"/>
                                  <w:b/>
                                  <w:bCs/>
                                  <w:color w:val="808080" w:themeColor="background1" w:themeShade="80"/>
                                  <w:kern w:val="24"/>
                                  <w:sz w:val="22"/>
                                  <w:szCs w:val="22"/>
                                  <w:lang w:val="pl-PL"/>
                                </w:rPr>
                                <w:t>etwork Management</w:t>
                              </w:r>
                            </w:p>
                          </w:txbxContent>
                        </wps:txbx>
                        <wps:bodyPr wrap="square">
                          <a:noAutofit/>
                        </wps:bodyPr>
                      </wps:wsp>
                      <wps:wsp>
                        <wps:cNvPr id="14" name="TextBox 38">
                          <a:extLst>
                            <a:ext uri="{FF2B5EF4-FFF2-40B4-BE49-F238E27FC236}">
                              <a16:creationId xmlns:a16="http://schemas.microsoft.com/office/drawing/2014/main" id="{4BF33D32-6D98-4429-9DFB-65204FCB95A7}"/>
                            </a:ext>
                          </a:extLst>
                        </wps:cNvPr>
                        <wps:cNvSpPr txBox="1">
                          <a:spLocks noChangeArrowheads="1"/>
                        </wps:cNvSpPr>
                        <wps:spPr bwMode="auto">
                          <a:xfrm>
                            <a:off x="2436813" y="252382"/>
                            <a:ext cx="1874520" cy="527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CD34B5" w14:textId="77777777" w:rsidR="00936A08" w:rsidRDefault="00936A08" w:rsidP="00936A08">
                              <w:pPr>
                                <w:jc w:val="center"/>
                                <w:textAlignment w:val="baseline"/>
                                <w:rPr>
                                  <w:sz w:val="24"/>
                                  <w:szCs w:val="24"/>
                                </w:rPr>
                              </w:pPr>
                              <w:r>
                                <w:rPr>
                                  <w:rFonts w:ascii="Arial" w:eastAsia="ヒラギノ角ゴ Pro W3" w:hAnsi="Arial" w:cs="ヒラギノ角ゴ Pro W3"/>
                                  <w:color w:val="68717A"/>
                                  <w:kern w:val="24"/>
                                  <w:sz w:val="22"/>
                                  <w:szCs w:val="22"/>
                                  <w:lang w:val="pl-PL"/>
                                </w:rPr>
                                <w:t>Trace activation including MDT configuration</w:t>
                              </w:r>
                            </w:p>
                          </w:txbxContent>
                        </wps:txbx>
                        <wps:bodyPr wrap="square">
                          <a:noAutofit/>
                        </wps:bodyPr>
                      </wps:wsp>
                      <wps:wsp>
                        <wps:cNvPr id="15" name="TextBox 39">
                          <a:extLst>
                            <a:ext uri="{FF2B5EF4-FFF2-40B4-BE49-F238E27FC236}">
                              <a16:creationId xmlns:a16="http://schemas.microsoft.com/office/drawing/2014/main" id="{9F658A6D-2F03-4CB6-9573-925A71D976ED}"/>
                            </a:ext>
                          </a:extLst>
                        </wps:cNvPr>
                        <wps:cNvSpPr txBox="1"/>
                        <wps:spPr bwMode="auto">
                          <a:xfrm>
                            <a:off x="0" y="331747"/>
                            <a:ext cx="1735455" cy="527050"/>
                          </a:xfrm>
                          <a:prstGeom prst="rect">
                            <a:avLst/>
                          </a:prstGeom>
                          <a:noFill/>
                        </wps:spPr>
                        <wps:txbx>
                          <w:txbxContent>
                            <w:p w14:paraId="286BDE58" w14:textId="71DEFCF1" w:rsidR="00936A08" w:rsidRDefault="00936A08" w:rsidP="00936A08">
                              <w:pPr>
                                <w:jc w:val="center"/>
                                <w:textAlignment w:val="baseline"/>
                                <w:rPr>
                                  <w:sz w:val="24"/>
                                  <w:szCs w:val="24"/>
                                </w:rPr>
                              </w:pPr>
                              <w:r>
                                <w:rPr>
                                  <w:rFonts w:ascii="Arial" w:eastAsia="ヒラギノ角ゴ Pro W3" w:hAnsi="Arial" w:cs="ヒラギノ角ゴ Pro W3"/>
                                  <w:b/>
                                  <w:bCs/>
                                  <w:color w:val="969696" w:themeColor="accent3"/>
                                  <w:kern w:val="24"/>
                                  <w:sz w:val="22"/>
                                  <w:szCs w:val="22"/>
                                  <w:lang w:val="pl-PL"/>
                                </w:rPr>
                                <w:t>Area based MDT Configuration</w:t>
                              </w:r>
                            </w:p>
                          </w:txbxContent>
                        </wps:txbx>
                        <wps:bodyPr wrap="square">
                          <a:noAutofit/>
                        </wps:bodyPr>
                      </wps:wsp>
                      <wps:wsp>
                        <wps:cNvPr id="16" name="Striped Right Arrow 9">
                          <a:extLst>
                            <a:ext uri="{FF2B5EF4-FFF2-40B4-BE49-F238E27FC236}">
                              <a16:creationId xmlns:a16="http://schemas.microsoft.com/office/drawing/2014/main" id="{64B55040-6DFD-4078-A0B6-CE7B27A6E863}"/>
                            </a:ext>
                          </a:extLst>
                        </wps:cNvPr>
                        <wps:cNvSpPr/>
                        <wps:spPr bwMode="auto">
                          <a:xfrm rot="9836849">
                            <a:off x="4222750" y="785813"/>
                            <a:ext cx="1038225" cy="411162"/>
                          </a:xfrm>
                          <a:prstGeom prst="stripedRightArrow">
                            <a:avLst/>
                          </a:prstGeom>
                          <a:solidFill>
                            <a:schemeClr val="tx1"/>
                          </a:solidFill>
                          <a:ln>
                            <a:noFill/>
                          </a:ln>
                          <a:effectLst/>
                        </wps:spPr>
                        <wps:style>
                          <a:lnRef idx="1">
                            <a:schemeClr val="accent1"/>
                          </a:lnRef>
                          <a:fillRef idx="3">
                            <a:schemeClr val="accent1"/>
                          </a:fillRef>
                          <a:effectRef idx="2">
                            <a:schemeClr val="accent1"/>
                          </a:effectRef>
                          <a:fontRef idx="minor">
                            <a:schemeClr val="lt1"/>
                          </a:fontRef>
                        </wps:style>
                        <wps:bodyPr tIns="90000" bIns="90000"/>
                      </wps:wsp>
                      <wps:wsp>
                        <wps:cNvPr id="17" name="Striped Right Arrow 41">
                          <a:extLst>
                            <a:ext uri="{FF2B5EF4-FFF2-40B4-BE49-F238E27FC236}">
                              <a16:creationId xmlns:a16="http://schemas.microsoft.com/office/drawing/2014/main" id="{AD1967C8-053B-4E71-AE98-16A392CE76B4}"/>
                            </a:ext>
                          </a:extLst>
                        </wps:cNvPr>
                        <wps:cNvSpPr/>
                        <wps:spPr bwMode="auto">
                          <a:xfrm rot="1304624">
                            <a:off x="1479550" y="766763"/>
                            <a:ext cx="1042988" cy="422275"/>
                          </a:xfrm>
                          <a:prstGeom prst="stripedRightArrow">
                            <a:avLst/>
                          </a:prstGeom>
                          <a:solidFill>
                            <a:schemeClr val="accent3"/>
                          </a:solidFill>
                          <a:ln>
                            <a:noFill/>
                          </a:ln>
                          <a:effectLst/>
                        </wps:spPr>
                        <wps:style>
                          <a:lnRef idx="1">
                            <a:schemeClr val="accent1"/>
                          </a:lnRef>
                          <a:fillRef idx="3">
                            <a:schemeClr val="accent1"/>
                          </a:fillRef>
                          <a:effectRef idx="2">
                            <a:schemeClr val="accent1"/>
                          </a:effectRef>
                          <a:fontRef idx="minor">
                            <a:schemeClr val="lt1"/>
                          </a:fontRef>
                        </wps:style>
                        <wps:bodyPr tIns="90000" bIns="90000"/>
                      </wps:wsp>
                      <wps:wsp>
                        <wps:cNvPr id="18" name="Straight Arrow Connector 18">
                          <a:extLst>
                            <a:ext uri="{FF2B5EF4-FFF2-40B4-BE49-F238E27FC236}">
                              <a16:creationId xmlns:a16="http://schemas.microsoft.com/office/drawing/2014/main" id="{71B3CC2B-671E-490D-B158-53D03D453087}"/>
                            </a:ext>
                          </a:extLst>
                        </wps:cNvPr>
                        <wps:cNvCnPr/>
                        <wps:spPr bwMode="auto">
                          <a:xfrm>
                            <a:off x="2732088" y="1503363"/>
                            <a:ext cx="508000" cy="596900"/>
                          </a:xfrm>
                          <a:prstGeom prst="straightConnector1">
                            <a:avLst/>
                          </a:prstGeom>
                          <a:ln w="34925" cmpd="sng">
                            <a:solidFill>
                              <a:schemeClr val="accent3"/>
                            </a:solidFill>
                            <a:headEnd type="triangle"/>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9" name="Straight Arrow Connector 19">
                          <a:extLst>
                            <a:ext uri="{FF2B5EF4-FFF2-40B4-BE49-F238E27FC236}">
                              <a16:creationId xmlns:a16="http://schemas.microsoft.com/office/drawing/2014/main" id="{FADD2D45-C639-4A9F-9B02-116B73A316F2}"/>
                            </a:ext>
                          </a:extLst>
                        </wps:cNvPr>
                        <wps:cNvCnPr/>
                        <wps:spPr bwMode="auto">
                          <a:xfrm>
                            <a:off x="3498850" y="1463675"/>
                            <a:ext cx="395288" cy="639763"/>
                          </a:xfrm>
                          <a:prstGeom prst="straightConnector1">
                            <a:avLst/>
                          </a:prstGeom>
                          <a:ln w="34925" cmpd="sng">
                            <a:solidFill>
                              <a:schemeClr val="tx1"/>
                            </a:solidFill>
                            <a:headEnd type="triangle"/>
                            <a:tailEnd type="triangle"/>
                          </a:ln>
                          <a:effectLst/>
                        </wps:spPr>
                        <wps:style>
                          <a:lnRef idx="2">
                            <a:schemeClr val="accent1"/>
                          </a:lnRef>
                          <a:fillRef idx="0">
                            <a:schemeClr val="accent1"/>
                          </a:fillRef>
                          <a:effectRef idx="1">
                            <a:schemeClr val="accent1"/>
                          </a:effectRef>
                          <a:fontRef idx="minor">
                            <a:schemeClr val="tx1"/>
                          </a:fontRef>
                        </wps:style>
                        <wps:bodyPr/>
                      </wps:wsp>
                      <wps:wsp>
                        <wps:cNvPr id="20" name="TextBox 20">
                          <a:extLst>
                            <a:ext uri="{FF2B5EF4-FFF2-40B4-BE49-F238E27FC236}">
                              <a16:creationId xmlns:a16="http://schemas.microsoft.com/office/drawing/2014/main" id="{D5BD0446-E8EA-4C59-B586-692AF7C135AA}"/>
                            </a:ext>
                          </a:extLst>
                        </wps:cNvPr>
                        <wps:cNvSpPr txBox="1"/>
                        <wps:spPr bwMode="auto">
                          <a:xfrm>
                            <a:off x="2528888" y="1726987"/>
                            <a:ext cx="1356995" cy="515620"/>
                          </a:xfrm>
                          <a:prstGeom prst="rect">
                            <a:avLst/>
                          </a:prstGeom>
                          <a:noFill/>
                        </wps:spPr>
                        <wps:txbx>
                          <w:txbxContent>
                            <w:p w14:paraId="4D3DA099" w14:textId="77777777" w:rsidR="00936A08" w:rsidRPr="00D64AD5" w:rsidRDefault="00936A08" w:rsidP="00936A08">
                              <w:pPr>
                                <w:textAlignment w:val="baseline"/>
                                <w:rPr>
                                  <w:color w:val="969696" w:themeColor="accent3"/>
                                  <w:sz w:val="24"/>
                                  <w:szCs w:val="24"/>
                                </w:rPr>
                              </w:pPr>
                              <w:r w:rsidRPr="00D64AD5">
                                <w:rPr>
                                  <w:rFonts w:asciiTheme="minorHAnsi" w:eastAsia="ヒラギノ角ゴ Pro W3" w:hAnsi="Calibri" w:cs="ヒラギノ角ゴ Pro W3"/>
                                  <w:color w:val="969696" w:themeColor="accent3"/>
                                  <w:kern w:val="24"/>
                                  <w:lang w:val="pl-PL"/>
                                </w:rPr>
                                <w:t>MDT Measurement Configuration/Report</w:t>
                              </w:r>
                            </w:p>
                          </w:txbxContent>
                        </wps:txbx>
                        <wps:bodyPr wrap="square">
                          <a:noAutofit/>
                        </wps:bodyPr>
                      </wps:wsp>
                      <wpg:grpSp>
                        <wpg:cNvPr id="21" name="Group 21">
                          <a:extLst>
                            <a:ext uri="{FF2B5EF4-FFF2-40B4-BE49-F238E27FC236}">
                              <a16:creationId xmlns:a16="http://schemas.microsoft.com/office/drawing/2014/main" id="{B06F57FD-4FAD-4C11-B715-2F5DC7623DD1}"/>
                            </a:ext>
                          </a:extLst>
                        </wpg:cNvPr>
                        <wpg:cNvGrpSpPr>
                          <a:grpSpLocks/>
                        </wpg:cNvGrpSpPr>
                        <wpg:grpSpPr bwMode="auto">
                          <a:xfrm>
                            <a:off x="3633060" y="933450"/>
                            <a:ext cx="360357" cy="382588"/>
                            <a:chOff x="3695700" y="933450"/>
                            <a:chExt cx="354" cy="334"/>
                          </a:xfrm>
                        </wpg:grpSpPr>
                        <wps:wsp>
                          <wps:cNvPr id="92" name="Freeform 496">
                            <a:extLst>
                              <a:ext uri="{FF2B5EF4-FFF2-40B4-BE49-F238E27FC236}">
                                <a16:creationId xmlns:a16="http://schemas.microsoft.com/office/drawing/2014/main" id="{CA3908B2-EE0B-4678-95BC-F124933A106E}"/>
                              </a:ext>
                            </a:extLst>
                          </wps:cNvPr>
                          <wps:cNvSpPr>
                            <a:spLocks/>
                          </wps:cNvSpPr>
                          <wps:spPr bwMode="auto">
                            <a:xfrm>
                              <a:off x="3695953" y="933508"/>
                              <a:ext cx="27" cy="87"/>
                            </a:xfrm>
                            <a:custGeom>
                              <a:avLst/>
                              <a:gdLst>
                                <a:gd name="T0" fmla="*/ 2 w 36"/>
                                <a:gd name="T1" fmla="*/ 61 h 122"/>
                                <a:gd name="T2" fmla="*/ 2 w 36"/>
                                <a:gd name="T3" fmla="*/ 56 h 122"/>
                                <a:gd name="T4" fmla="*/ 13 w 36"/>
                                <a:gd name="T5" fmla="*/ 31 h 122"/>
                                <a:gd name="T6" fmla="*/ 2 w 36"/>
                                <a:gd name="T7" fmla="*/ 6 h 122"/>
                                <a:gd name="T8" fmla="*/ 2 w 36"/>
                                <a:gd name="T9" fmla="*/ 1 h 122"/>
                                <a:gd name="T10" fmla="*/ 6 w 36"/>
                                <a:gd name="T11" fmla="*/ 1 h 122"/>
                                <a:gd name="T12" fmla="*/ 20 w 36"/>
                                <a:gd name="T13" fmla="*/ 31 h 122"/>
                                <a:gd name="T14" fmla="*/ 6 w 36"/>
                                <a:gd name="T15" fmla="*/ 61 h 122"/>
                                <a:gd name="T16" fmla="*/ 4 w 36"/>
                                <a:gd name="T17" fmla="*/ 62 h 122"/>
                                <a:gd name="T18" fmla="*/ 2 w 36"/>
                                <a:gd name="T19" fmla="*/ 61 h 12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6" h="122">
                                  <a:moveTo>
                                    <a:pt x="2" y="120"/>
                                  </a:moveTo>
                                  <a:cubicBezTo>
                                    <a:pt x="0" y="117"/>
                                    <a:pt x="0" y="113"/>
                                    <a:pt x="2" y="111"/>
                                  </a:cubicBezTo>
                                  <a:cubicBezTo>
                                    <a:pt x="15" y="98"/>
                                    <a:pt x="23" y="80"/>
                                    <a:pt x="23" y="61"/>
                                  </a:cubicBezTo>
                                  <a:cubicBezTo>
                                    <a:pt x="23" y="42"/>
                                    <a:pt x="15" y="24"/>
                                    <a:pt x="2" y="11"/>
                                  </a:cubicBezTo>
                                  <a:cubicBezTo>
                                    <a:pt x="0" y="9"/>
                                    <a:pt x="0" y="5"/>
                                    <a:pt x="2" y="2"/>
                                  </a:cubicBezTo>
                                  <a:cubicBezTo>
                                    <a:pt x="5" y="0"/>
                                    <a:pt x="9" y="0"/>
                                    <a:pt x="11" y="2"/>
                                  </a:cubicBezTo>
                                  <a:cubicBezTo>
                                    <a:pt x="26" y="17"/>
                                    <a:pt x="36" y="38"/>
                                    <a:pt x="36" y="61"/>
                                  </a:cubicBezTo>
                                  <a:cubicBezTo>
                                    <a:pt x="36" y="84"/>
                                    <a:pt x="26" y="105"/>
                                    <a:pt x="11" y="120"/>
                                  </a:cubicBezTo>
                                  <a:cubicBezTo>
                                    <a:pt x="10" y="121"/>
                                    <a:pt x="8" y="122"/>
                                    <a:pt x="7" y="122"/>
                                  </a:cubicBezTo>
                                  <a:cubicBezTo>
                                    <a:pt x="5" y="122"/>
                                    <a:pt x="3" y="121"/>
                                    <a:pt x="2" y="120"/>
                                  </a:cubicBezTo>
                                  <a:close/>
                                </a:path>
                              </a:pathLst>
                            </a:custGeom>
                            <a:solidFill>
                              <a:srgbClr val="FFFFFF"/>
                            </a:solidFill>
                            <a:ln w="9525">
                              <a:solidFill>
                                <a:srgbClr val="474D53"/>
                              </a:solidFill>
                              <a:round/>
                              <a:headEnd/>
                              <a:tailEnd/>
                            </a:ln>
                          </wps:spPr>
                          <wps:bodyPr/>
                        </wps:wsp>
                        <wps:wsp>
                          <wps:cNvPr id="93" name="Freeform 497">
                            <a:extLst>
                              <a:ext uri="{FF2B5EF4-FFF2-40B4-BE49-F238E27FC236}">
                                <a16:creationId xmlns:a16="http://schemas.microsoft.com/office/drawing/2014/main" id="{DD22CF9F-1730-4768-9DF7-4F80232DCB5F}"/>
                              </a:ext>
                            </a:extLst>
                          </wps:cNvPr>
                          <wps:cNvSpPr>
                            <a:spLocks/>
                          </wps:cNvSpPr>
                          <wps:spPr bwMode="auto">
                            <a:xfrm>
                              <a:off x="3695969" y="933489"/>
                              <a:ext cx="34" cy="125"/>
                            </a:xfrm>
                            <a:custGeom>
                              <a:avLst/>
                              <a:gdLst>
                                <a:gd name="T0" fmla="*/ 1 w 47"/>
                                <a:gd name="T1" fmla="*/ 88 h 176"/>
                                <a:gd name="T2" fmla="*/ 1 w 47"/>
                                <a:gd name="T3" fmla="*/ 83 h 176"/>
                                <a:gd name="T4" fmla="*/ 18 w 47"/>
                                <a:gd name="T5" fmla="*/ 45 h 176"/>
                                <a:gd name="T6" fmla="*/ 1 w 47"/>
                                <a:gd name="T7" fmla="*/ 6 h 176"/>
                                <a:gd name="T8" fmla="*/ 1 w 47"/>
                                <a:gd name="T9" fmla="*/ 1 h 176"/>
                                <a:gd name="T10" fmla="*/ 6 w 47"/>
                                <a:gd name="T11" fmla="*/ 1 h 176"/>
                                <a:gd name="T12" fmla="*/ 25 w 47"/>
                                <a:gd name="T13" fmla="*/ 45 h 176"/>
                                <a:gd name="T14" fmla="*/ 7 w 47"/>
                                <a:gd name="T15" fmla="*/ 88 h 176"/>
                                <a:gd name="T16" fmla="*/ 4 w 47"/>
                                <a:gd name="T17" fmla="*/ 89 h 176"/>
                                <a:gd name="T18" fmla="*/ 1 w 47"/>
                                <a:gd name="T19" fmla="*/ 88 h 17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47" h="176">
                                  <a:moveTo>
                                    <a:pt x="2" y="174"/>
                                  </a:moveTo>
                                  <a:cubicBezTo>
                                    <a:pt x="0" y="171"/>
                                    <a:pt x="0" y="167"/>
                                    <a:pt x="2" y="165"/>
                                  </a:cubicBezTo>
                                  <a:cubicBezTo>
                                    <a:pt x="22" y="145"/>
                                    <a:pt x="34" y="118"/>
                                    <a:pt x="34" y="88"/>
                                  </a:cubicBezTo>
                                  <a:cubicBezTo>
                                    <a:pt x="34" y="58"/>
                                    <a:pt x="22" y="31"/>
                                    <a:pt x="2" y="11"/>
                                  </a:cubicBezTo>
                                  <a:cubicBezTo>
                                    <a:pt x="0" y="9"/>
                                    <a:pt x="0" y="5"/>
                                    <a:pt x="2" y="2"/>
                                  </a:cubicBezTo>
                                  <a:cubicBezTo>
                                    <a:pt x="5" y="0"/>
                                    <a:pt x="9" y="0"/>
                                    <a:pt x="11" y="2"/>
                                  </a:cubicBezTo>
                                  <a:cubicBezTo>
                                    <a:pt x="33" y="24"/>
                                    <a:pt x="47" y="55"/>
                                    <a:pt x="47" y="88"/>
                                  </a:cubicBezTo>
                                  <a:cubicBezTo>
                                    <a:pt x="47" y="122"/>
                                    <a:pt x="33" y="152"/>
                                    <a:pt x="12" y="174"/>
                                  </a:cubicBezTo>
                                  <a:cubicBezTo>
                                    <a:pt x="10" y="175"/>
                                    <a:pt x="9" y="176"/>
                                    <a:pt x="7" y="176"/>
                                  </a:cubicBezTo>
                                  <a:cubicBezTo>
                                    <a:pt x="5" y="176"/>
                                    <a:pt x="4" y="175"/>
                                    <a:pt x="2" y="174"/>
                                  </a:cubicBezTo>
                                  <a:close/>
                                </a:path>
                              </a:pathLst>
                            </a:custGeom>
                            <a:solidFill>
                              <a:srgbClr val="FFFFFF"/>
                            </a:solidFill>
                            <a:ln w="9525">
                              <a:solidFill>
                                <a:srgbClr val="474D53"/>
                              </a:solidFill>
                              <a:round/>
                              <a:headEnd/>
                              <a:tailEnd/>
                            </a:ln>
                          </wps:spPr>
                          <wps:bodyPr/>
                        </wps:wsp>
                        <wps:wsp>
                          <wps:cNvPr id="94" name="Freeform 498">
                            <a:extLst>
                              <a:ext uri="{FF2B5EF4-FFF2-40B4-BE49-F238E27FC236}">
                                <a16:creationId xmlns:a16="http://schemas.microsoft.com/office/drawing/2014/main" id="{BA107370-ABA1-4B4E-9701-7F90AD5D9756}"/>
                              </a:ext>
                            </a:extLst>
                          </wps:cNvPr>
                          <wps:cNvSpPr>
                            <a:spLocks/>
                          </wps:cNvSpPr>
                          <wps:spPr bwMode="auto">
                            <a:xfrm>
                              <a:off x="3695986" y="933469"/>
                              <a:ext cx="42" cy="163"/>
                            </a:xfrm>
                            <a:custGeom>
                              <a:avLst/>
                              <a:gdLst>
                                <a:gd name="T0" fmla="*/ 1 w 58"/>
                                <a:gd name="T1" fmla="*/ 114 h 231"/>
                                <a:gd name="T2" fmla="*/ 1 w 58"/>
                                <a:gd name="T3" fmla="*/ 109 h 231"/>
                                <a:gd name="T4" fmla="*/ 24 w 58"/>
                                <a:gd name="T5" fmla="*/ 58 h 231"/>
                                <a:gd name="T6" fmla="*/ 1 w 58"/>
                                <a:gd name="T7" fmla="*/ 6 h 231"/>
                                <a:gd name="T8" fmla="*/ 1 w 58"/>
                                <a:gd name="T9" fmla="*/ 1 h 231"/>
                                <a:gd name="T10" fmla="*/ 7 w 58"/>
                                <a:gd name="T11" fmla="*/ 1 h 231"/>
                                <a:gd name="T12" fmla="*/ 30 w 58"/>
                                <a:gd name="T13" fmla="*/ 58 h 231"/>
                                <a:gd name="T14" fmla="*/ 7 w 58"/>
                                <a:gd name="T15" fmla="*/ 114 h 231"/>
                                <a:gd name="T16" fmla="*/ 4 w 58"/>
                                <a:gd name="T17" fmla="*/ 115 h 231"/>
                                <a:gd name="T18" fmla="*/ 1 w 58"/>
                                <a:gd name="T19" fmla="*/ 114 h 231"/>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58" h="231">
                                  <a:moveTo>
                                    <a:pt x="2" y="229"/>
                                  </a:moveTo>
                                  <a:cubicBezTo>
                                    <a:pt x="0" y="226"/>
                                    <a:pt x="0" y="222"/>
                                    <a:pt x="2" y="220"/>
                                  </a:cubicBezTo>
                                  <a:cubicBezTo>
                                    <a:pt x="29" y="193"/>
                                    <a:pt x="45" y="157"/>
                                    <a:pt x="45" y="116"/>
                                  </a:cubicBezTo>
                                  <a:cubicBezTo>
                                    <a:pt x="45" y="75"/>
                                    <a:pt x="29" y="39"/>
                                    <a:pt x="2" y="12"/>
                                  </a:cubicBezTo>
                                  <a:cubicBezTo>
                                    <a:pt x="0" y="10"/>
                                    <a:pt x="0" y="6"/>
                                    <a:pt x="2" y="3"/>
                                  </a:cubicBezTo>
                                  <a:cubicBezTo>
                                    <a:pt x="5" y="0"/>
                                    <a:pt x="9" y="0"/>
                                    <a:pt x="12" y="3"/>
                                  </a:cubicBezTo>
                                  <a:cubicBezTo>
                                    <a:pt x="41" y="32"/>
                                    <a:pt x="58" y="72"/>
                                    <a:pt x="58" y="116"/>
                                  </a:cubicBezTo>
                                  <a:cubicBezTo>
                                    <a:pt x="58" y="160"/>
                                    <a:pt x="41" y="200"/>
                                    <a:pt x="12" y="229"/>
                                  </a:cubicBezTo>
                                  <a:cubicBezTo>
                                    <a:pt x="10" y="230"/>
                                    <a:pt x="9" y="231"/>
                                    <a:pt x="7" y="231"/>
                                  </a:cubicBezTo>
                                  <a:cubicBezTo>
                                    <a:pt x="5" y="231"/>
                                    <a:pt x="4" y="230"/>
                                    <a:pt x="2" y="229"/>
                                  </a:cubicBezTo>
                                  <a:close/>
                                </a:path>
                              </a:pathLst>
                            </a:custGeom>
                            <a:solidFill>
                              <a:srgbClr val="FFFFFF"/>
                            </a:solidFill>
                            <a:ln w="9525">
                              <a:solidFill>
                                <a:srgbClr val="474D53"/>
                              </a:solidFill>
                              <a:round/>
                              <a:headEnd/>
                              <a:tailEnd/>
                            </a:ln>
                          </wps:spPr>
                          <wps:bodyPr/>
                        </wps:wsp>
                        <wps:wsp>
                          <wps:cNvPr id="95" name="Freeform 499">
                            <a:extLst>
                              <a:ext uri="{FF2B5EF4-FFF2-40B4-BE49-F238E27FC236}">
                                <a16:creationId xmlns:a16="http://schemas.microsoft.com/office/drawing/2014/main" id="{E787D0A5-C8F6-4BAA-99B2-6BBB0DC35B26}"/>
                              </a:ext>
                            </a:extLst>
                          </wps:cNvPr>
                          <wps:cNvSpPr>
                            <a:spLocks/>
                          </wps:cNvSpPr>
                          <wps:spPr bwMode="auto">
                            <a:xfrm>
                              <a:off x="3696002" y="933450"/>
                              <a:ext cx="52" cy="201"/>
                            </a:xfrm>
                            <a:custGeom>
                              <a:avLst/>
                              <a:gdLst>
                                <a:gd name="T0" fmla="*/ 1 w 70"/>
                                <a:gd name="T1" fmla="*/ 141 h 285"/>
                                <a:gd name="T2" fmla="*/ 1 w 70"/>
                                <a:gd name="T3" fmla="*/ 136 h 285"/>
                                <a:gd name="T4" fmla="*/ 31 w 70"/>
                                <a:gd name="T5" fmla="*/ 71 h 285"/>
                                <a:gd name="T6" fmla="*/ 1 w 70"/>
                                <a:gd name="T7" fmla="*/ 6 h 285"/>
                                <a:gd name="T8" fmla="*/ 1 w 70"/>
                                <a:gd name="T9" fmla="*/ 1 h 285"/>
                                <a:gd name="T10" fmla="*/ 7 w 70"/>
                                <a:gd name="T11" fmla="*/ 1 h 285"/>
                                <a:gd name="T12" fmla="*/ 39 w 70"/>
                                <a:gd name="T13" fmla="*/ 71 h 285"/>
                                <a:gd name="T14" fmla="*/ 7 w 70"/>
                                <a:gd name="T15" fmla="*/ 141 h 285"/>
                                <a:gd name="T16" fmla="*/ 4 w 70"/>
                                <a:gd name="T17" fmla="*/ 142 h 285"/>
                                <a:gd name="T18" fmla="*/ 1 w 70"/>
                                <a:gd name="T19" fmla="*/ 141 h 28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70" h="285">
                                  <a:moveTo>
                                    <a:pt x="3" y="283"/>
                                  </a:moveTo>
                                  <a:cubicBezTo>
                                    <a:pt x="0" y="281"/>
                                    <a:pt x="0" y="276"/>
                                    <a:pt x="3" y="274"/>
                                  </a:cubicBezTo>
                                  <a:cubicBezTo>
                                    <a:pt x="36" y="240"/>
                                    <a:pt x="57" y="194"/>
                                    <a:pt x="57" y="143"/>
                                  </a:cubicBezTo>
                                  <a:cubicBezTo>
                                    <a:pt x="57" y="92"/>
                                    <a:pt x="36" y="46"/>
                                    <a:pt x="3" y="12"/>
                                  </a:cubicBezTo>
                                  <a:cubicBezTo>
                                    <a:pt x="0" y="10"/>
                                    <a:pt x="0" y="5"/>
                                    <a:pt x="3" y="3"/>
                                  </a:cubicBezTo>
                                  <a:cubicBezTo>
                                    <a:pt x="5" y="0"/>
                                    <a:pt x="9" y="0"/>
                                    <a:pt x="12" y="3"/>
                                  </a:cubicBezTo>
                                  <a:cubicBezTo>
                                    <a:pt x="48" y="39"/>
                                    <a:pt x="70" y="88"/>
                                    <a:pt x="70" y="143"/>
                                  </a:cubicBezTo>
                                  <a:cubicBezTo>
                                    <a:pt x="70" y="198"/>
                                    <a:pt x="48" y="247"/>
                                    <a:pt x="12" y="283"/>
                                  </a:cubicBezTo>
                                  <a:cubicBezTo>
                                    <a:pt x="11" y="284"/>
                                    <a:pt x="9" y="285"/>
                                    <a:pt x="7" y="285"/>
                                  </a:cubicBezTo>
                                  <a:cubicBezTo>
                                    <a:pt x="6" y="285"/>
                                    <a:pt x="4" y="284"/>
                                    <a:pt x="3" y="283"/>
                                  </a:cubicBezTo>
                                  <a:close/>
                                </a:path>
                              </a:pathLst>
                            </a:custGeom>
                            <a:solidFill>
                              <a:srgbClr val="FFFFFF"/>
                            </a:solidFill>
                            <a:ln w="9525">
                              <a:solidFill>
                                <a:srgbClr val="474D53"/>
                              </a:solidFill>
                              <a:round/>
                              <a:headEnd/>
                              <a:tailEnd/>
                            </a:ln>
                          </wps:spPr>
                          <wps:bodyPr/>
                        </wps:wsp>
                        <wps:wsp>
                          <wps:cNvPr id="96" name="Oval 96">
                            <a:extLst>
                              <a:ext uri="{FF2B5EF4-FFF2-40B4-BE49-F238E27FC236}">
                                <a16:creationId xmlns:a16="http://schemas.microsoft.com/office/drawing/2014/main" id="{635016D7-56AE-4E9A-A8D8-BA2B5F330DFD}"/>
                              </a:ext>
                            </a:extLst>
                          </wps:cNvPr>
                          <wps:cNvSpPr>
                            <a:spLocks noChangeArrowheads="1"/>
                          </wps:cNvSpPr>
                          <wps:spPr bwMode="auto">
                            <a:xfrm>
                              <a:off x="3695813" y="933520"/>
                              <a:ext cx="24" cy="60"/>
                            </a:xfrm>
                            <a:prstGeom prst="ellipse">
                              <a:avLst/>
                            </a:prstGeom>
                            <a:solidFill>
                              <a:srgbClr val="FFFFFF"/>
                            </a:solidFill>
                            <a:ln w="9525">
                              <a:solidFill>
                                <a:srgbClr val="474D53"/>
                              </a:solidFill>
                              <a:round/>
                              <a:headEnd/>
                              <a:tailEnd/>
                            </a:ln>
                          </wps:spPr>
                          <wps:bodyPr/>
                        </wps:wsp>
                        <wps:wsp>
                          <wps:cNvPr id="97" name="Freeform 501">
                            <a:extLst>
                              <a:ext uri="{FF2B5EF4-FFF2-40B4-BE49-F238E27FC236}">
                                <a16:creationId xmlns:a16="http://schemas.microsoft.com/office/drawing/2014/main" id="{DBC5B7B7-BCF7-44E4-A89A-9C9407E9EBD6}"/>
                              </a:ext>
                            </a:extLst>
                          </wps:cNvPr>
                          <wps:cNvSpPr>
                            <a:spLocks/>
                          </wps:cNvSpPr>
                          <wps:spPr bwMode="auto">
                            <a:xfrm>
                              <a:off x="3695831" y="933520"/>
                              <a:ext cx="33" cy="60"/>
                            </a:xfrm>
                            <a:custGeom>
                              <a:avLst/>
                              <a:gdLst>
                                <a:gd name="T0" fmla="*/ 16 w 43"/>
                                <a:gd name="T1" fmla="*/ 0 h 85"/>
                                <a:gd name="T2" fmla="*/ 2 w 43"/>
                                <a:gd name="T3" fmla="*/ 0 h 85"/>
                                <a:gd name="T4" fmla="*/ 2 w 43"/>
                                <a:gd name="T5" fmla="*/ 0 h 85"/>
                                <a:gd name="T6" fmla="*/ 9 w 43"/>
                                <a:gd name="T7" fmla="*/ 21 h 85"/>
                                <a:gd name="T8" fmla="*/ 0 w 43"/>
                                <a:gd name="T9" fmla="*/ 42 h 85"/>
                                <a:gd name="T10" fmla="*/ 16 w 43"/>
                                <a:gd name="T11" fmla="*/ 42 h 85"/>
                                <a:gd name="T12" fmla="*/ 25 w 43"/>
                                <a:gd name="T13" fmla="*/ 21 h 85"/>
                                <a:gd name="T14" fmla="*/ 16 w 43"/>
                                <a:gd name="T15" fmla="*/ 0 h 85"/>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43" h="85">
                                  <a:moveTo>
                                    <a:pt x="27" y="0"/>
                                  </a:moveTo>
                                  <a:cubicBezTo>
                                    <a:pt x="3" y="0"/>
                                    <a:pt x="3" y="0"/>
                                    <a:pt x="3" y="0"/>
                                  </a:cubicBezTo>
                                  <a:cubicBezTo>
                                    <a:pt x="3" y="0"/>
                                    <a:pt x="3" y="0"/>
                                    <a:pt x="3" y="0"/>
                                  </a:cubicBezTo>
                                  <a:cubicBezTo>
                                    <a:pt x="12" y="2"/>
                                    <a:pt x="16" y="20"/>
                                    <a:pt x="16" y="43"/>
                                  </a:cubicBezTo>
                                  <a:cubicBezTo>
                                    <a:pt x="16" y="66"/>
                                    <a:pt x="9" y="85"/>
                                    <a:pt x="0" y="85"/>
                                  </a:cubicBezTo>
                                  <a:cubicBezTo>
                                    <a:pt x="27" y="85"/>
                                    <a:pt x="27" y="85"/>
                                    <a:pt x="27" y="85"/>
                                  </a:cubicBezTo>
                                  <a:cubicBezTo>
                                    <a:pt x="35" y="85"/>
                                    <a:pt x="43" y="66"/>
                                    <a:pt x="43" y="43"/>
                                  </a:cubicBezTo>
                                  <a:cubicBezTo>
                                    <a:pt x="43" y="19"/>
                                    <a:pt x="35" y="0"/>
                                    <a:pt x="27" y="0"/>
                                  </a:cubicBezTo>
                                </a:path>
                              </a:pathLst>
                            </a:custGeom>
                            <a:solidFill>
                              <a:srgbClr val="FFFFFF"/>
                            </a:solidFill>
                            <a:ln w="9525">
                              <a:solidFill>
                                <a:srgbClr val="474D53"/>
                              </a:solidFill>
                              <a:round/>
                              <a:headEnd/>
                              <a:tailEnd/>
                            </a:ln>
                          </wps:spPr>
                          <wps:bodyPr/>
                        </wps:wsp>
                        <wps:wsp>
                          <wps:cNvPr id="98" name="Oval 98">
                            <a:extLst>
                              <a:ext uri="{FF2B5EF4-FFF2-40B4-BE49-F238E27FC236}">
                                <a16:creationId xmlns:a16="http://schemas.microsoft.com/office/drawing/2014/main" id="{6CC16DF3-54D3-41DD-81FB-9641439BAFCD}"/>
                              </a:ext>
                            </a:extLst>
                          </wps:cNvPr>
                          <wps:cNvSpPr>
                            <a:spLocks noChangeArrowheads="1"/>
                          </wps:cNvSpPr>
                          <wps:spPr bwMode="auto">
                            <a:xfrm>
                              <a:off x="3695917" y="933520"/>
                              <a:ext cx="23" cy="60"/>
                            </a:xfrm>
                            <a:prstGeom prst="ellipse">
                              <a:avLst/>
                            </a:prstGeom>
                            <a:solidFill>
                              <a:srgbClr val="FFFFFF"/>
                            </a:solidFill>
                            <a:ln w="9525">
                              <a:solidFill>
                                <a:srgbClr val="474D53"/>
                              </a:solidFill>
                              <a:round/>
                              <a:headEnd/>
                              <a:tailEnd/>
                            </a:ln>
                          </wps:spPr>
                          <wps:bodyPr/>
                        </wps:wsp>
                        <wps:wsp>
                          <wps:cNvPr id="99" name="Freeform 503">
                            <a:extLst>
                              <a:ext uri="{FF2B5EF4-FFF2-40B4-BE49-F238E27FC236}">
                                <a16:creationId xmlns:a16="http://schemas.microsoft.com/office/drawing/2014/main" id="{1AE6EB45-5CDE-4A5E-AEF0-0DFFBA364D28}"/>
                              </a:ext>
                            </a:extLst>
                          </wps:cNvPr>
                          <wps:cNvSpPr>
                            <a:spLocks/>
                          </wps:cNvSpPr>
                          <wps:spPr bwMode="auto">
                            <a:xfrm>
                              <a:off x="3695892" y="933520"/>
                              <a:ext cx="30" cy="60"/>
                            </a:xfrm>
                            <a:custGeom>
                              <a:avLst/>
                              <a:gdLst>
                                <a:gd name="T0" fmla="*/ 8 w 42"/>
                                <a:gd name="T1" fmla="*/ 0 h 85"/>
                                <a:gd name="T2" fmla="*/ 20 w 42"/>
                                <a:gd name="T3" fmla="*/ 0 h 85"/>
                                <a:gd name="T4" fmla="*/ 20 w 42"/>
                                <a:gd name="T5" fmla="*/ 0 h 85"/>
                                <a:gd name="T6" fmla="*/ 14 w 42"/>
                                <a:gd name="T7" fmla="*/ 21 h 85"/>
                                <a:gd name="T8" fmla="*/ 21 w 42"/>
                                <a:gd name="T9" fmla="*/ 42 h 85"/>
                                <a:gd name="T10" fmla="*/ 8 w 42"/>
                                <a:gd name="T11" fmla="*/ 42 h 85"/>
                                <a:gd name="T12" fmla="*/ 0 w 42"/>
                                <a:gd name="T13" fmla="*/ 21 h 85"/>
                                <a:gd name="T14" fmla="*/ 8 w 42"/>
                                <a:gd name="T15" fmla="*/ 0 h 85"/>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42" h="85">
                                  <a:moveTo>
                                    <a:pt x="16" y="0"/>
                                  </a:moveTo>
                                  <a:cubicBezTo>
                                    <a:pt x="39" y="0"/>
                                    <a:pt x="39" y="0"/>
                                    <a:pt x="39" y="0"/>
                                  </a:cubicBezTo>
                                  <a:cubicBezTo>
                                    <a:pt x="39" y="0"/>
                                    <a:pt x="39" y="0"/>
                                    <a:pt x="39" y="0"/>
                                  </a:cubicBezTo>
                                  <a:cubicBezTo>
                                    <a:pt x="31" y="2"/>
                                    <a:pt x="26" y="20"/>
                                    <a:pt x="26" y="43"/>
                                  </a:cubicBezTo>
                                  <a:cubicBezTo>
                                    <a:pt x="26" y="66"/>
                                    <a:pt x="34" y="85"/>
                                    <a:pt x="42" y="85"/>
                                  </a:cubicBezTo>
                                  <a:cubicBezTo>
                                    <a:pt x="16" y="85"/>
                                    <a:pt x="16" y="85"/>
                                    <a:pt x="16" y="85"/>
                                  </a:cubicBezTo>
                                  <a:cubicBezTo>
                                    <a:pt x="7" y="85"/>
                                    <a:pt x="0" y="66"/>
                                    <a:pt x="0" y="43"/>
                                  </a:cubicBezTo>
                                  <a:cubicBezTo>
                                    <a:pt x="0" y="19"/>
                                    <a:pt x="7" y="0"/>
                                    <a:pt x="16" y="0"/>
                                  </a:cubicBezTo>
                                </a:path>
                              </a:pathLst>
                            </a:custGeom>
                            <a:solidFill>
                              <a:srgbClr val="FFFFFF"/>
                            </a:solidFill>
                            <a:ln w="9525">
                              <a:solidFill>
                                <a:srgbClr val="474D53"/>
                              </a:solidFill>
                              <a:round/>
                              <a:headEnd/>
                              <a:tailEnd/>
                            </a:ln>
                          </wps:spPr>
                          <wps:bodyPr/>
                        </wps:wsp>
                        <wps:wsp>
                          <wps:cNvPr id="100" name="Freeform 504">
                            <a:extLst>
                              <a:ext uri="{FF2B5EF4-FFF2-40B4-BE49-F238E27FC236}">
                                <a16:creationId xmlns:a16="http://schemas.microsoft.com/office/drawing/2014/main" id="{118E21D6-B7B0-4F81-8C55-E010EDA83E62}"/>
                              </a:ext>
                            </a:extLst>
                          </wps:cNvPr>
                          <wps:cNvSpPr>
                            <a:spLocks/>
                          </wps:cNvSpPr>
                          <wps:spPr bwMode="auto">
                            <a:xfrm>
                              <a:off x="3695774" y="933508"/>
                              <a:ext cx="27" cy="87"/>
                            </a:xfrm>
                            <a:custGeom>
                              <a:avLst/>
                              <a:gdLst>
                                <a:gd name="T0" fmla="*/ 14 w 36"/>
                                <a:gd name="T1" fmla="*/ 61 h 122"/>
                                <a:gd name="T2" fmla="*/ 0 w 36"/>
                                <a:gd name="T3" fmla="*/ 31 h 122"/>
                                <a:gd name="T4" fmla="*/ 14 w 36"/>
                                <a:gd name="T5" fmla="*/ 1 h 122"/>
                                <a:gd name="T6" fmla="*/ 20 w 36"/>
                                <a:gd name="T7" fmla="*/ 1 h 122"/>
                                <a:gd name="T8" fmla="*/ 20 w 36"/>
                                <a:gd name="T9" fmla="*/ 6 h 122"/>
                                <a:gd name="T10" fmla="*/ 8 w 36"/>
                                <a:gd name="T11" fmla="*/ 31 h 122"/>
                                <a:gd name="T12" fmla="*/ 20 w 36"/>
                                <a:gd name="T13" fmla="*/ 56 h 122"/>
                                <a:gd name="T14" fmla="*/ 20 w 36"/>
                                <a:gd name="T15" fmla="*/ 56 h 122"/>
                                <a:gd name="T16" fmla="*/ 20 w 36"/>
                                <a:gd name="T17" fmla="*/ 61 h 122"/>
                                <a:gd name="T18" fmla="*/ 17 w 36"/>
                                <a:gd name="T19" fmla="*/ 62 h 122"/>
                                <a:gd name="T20" fmla="*/ 14 w 36"/>
                                <a:gd name="T21" fmla="*/ 61 h 122"/>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36" h="122">
                                  <a:moveTo>
                                    <a:pt x="24" y="120"/>
                                  </a:moveTo>
                                  <a:cubicBezTo>
                                    <a:pt x="9" y="105"/>
                                    <a:pt x="0" y="84"/>
                                    <a:pt x="0" y="61"/>
                                  </a:cubicBezTo>
                                  <a:cubicBezTo>
                                    <a:pt x="0" y="38"/>
                                    <a:pt x="9" y="17"/>
                                    <a:pt x="24" y="2"/>
                                  </a:cubicBezTo>
                                  <a:cubicBezTo>
                                    <a:pt x="27" y="0"/>
                                    <a:pt x="31" y="0"/>
                                    <a:pt x="34" y="2"/>
                                  </a:cubicBezTo>
                                  <a:cubicBezTo>
                                    <a:pt x="36" y="5"/>
                                    <a:pt x="36" y="9"/>
                                    <a:pt x="34" y="11"/>
                                  </a:cubicBezTo>
                                  <a:cubicBezTo>
                                    <a:pt x="21" y="24"/>
                                    <a:pt x="13" y="42"/>
                                    <a:pt x="13" y="61"/>
                                  </a:cubicBezTo>
                                  <a:cubicBezTo>
                                    <a:pt x="13" y="80"/>
                                    <a:pt x="21" y="98"/>
                                    <a:pt x="34" y="111"/>
                                  </a:cubicBezTo>
                                  <a:cubicBezTo>
                                    <a:pt x="34" y="111"/>
                                    <a:pt x="34" y="111"/>
                                    <a:pt x="34" y="111"/>
                                  </a:cubicBezTo>
                                  <a:cubicBezTo>
                                    <a:pt x="36" y="113"/>
                                    <a:pt x="36" y="117"/>
                                    <a:pt x="34" y="120"/>
                                  </a:cubicBezTo>
                                  <a:cubicBezTo>
                                    <a:pt x="32" y="121"/>
                                    <a:pt x="31" y="122"/>
                                    <a:pt x="29" y="122"/>
                                  </a:cubicBezTo>
                                  <a:cubicBezTo>
                                    <a:pt x="27" y="122"/>
                                    <a:pt x="26" y="121"/>
                                    <a:pt x="24" y="120"/>
                                  </a:cubicBezTo>
                                  <a:close/>
                                </a:path>
                              </a:pathLst>
                            </a:custGeom>
                            <a:solidFill>
                              <a:srgbClr val="FFFFFF"/>
                            </a:solidFill>
                            <a:ln w="9525">
                              <a:solidFill>
                                <a:srgbClr val="474D53"/>
                              </a:solidFill>
                              <a:round/>
                              <a:headEnd/>
                              <a:tailEnd/>
                            </a:ln>
                          </wps:spPr>
                          <wps:bodyPr/>
                        </wps:wsp>
                        <wps:wsp>
                          <wps:cNvPr id="101" name="Freeform 505">
                            <a:extLst>
                              <a:ext uri="{FF2B5EF4-FFF2-40B4-BE49-F238E27FC236}">
                                <a16:creationId xmlns:a16="http://schemas.microsoft.com/office/drawing/2014/main" id="{479D6494-C81B-4242-9200-D8EA3C743957}"/>
                              </a:ext>
                            </a:extLst>
                          </wps:cNvPr>
                          <wps:cNvSpPr>
                            <a:spLocks/>
                          </wps:cNvSpPr>
                          <wps:spPr bwMode="auto">
                            <a:xfrm>
                              <a:off x="3695750" y="933489"/>
                              <a:ext cx="35" cy="125"/>
                            </a:xfrm>
                            <a:custGeom>
                              <a:avLst/>
                              <a:gdLst>
                                <a:gd name="T0" fmla="*/ 19 w 47"/>
                                <a:gd name="T1" fmla="*/ 88 h 176"/>
                                <a:gd name="T2" fmla="*/ 0 w 47"/>
                                <a:gd name="T3" fmla="*/ 45 h 176"/>
                                <a:gd name="T4" fmla="*/ 19 w 47"/>
                                <a:gd name="T5" fmla="*/ 1 h 176"/>
                                <a:gd name="T6" fmla="*/ 19 w 47"/>
                                <a:gd name="T7" fmla="*/ 1 h 176"/>
                                <a:gd name="T8" fmla="*/ 25 w 47"/>
                                <a:gd name="T9" fmla="*/ 1 h 176"/>
                                <a:gd name="T10" fmla="*/ 25 w 47"/>
                                <a:gd name="T11" fmla="*/ 6 h 176"/>
                                <a:gd name="T12" fmla="*/ 7 w 47"/>
                                <a:gd name="T13" fmla="*/ 45 h 176"/>
                                <a:gd name="T14" fmla="*/ 25 w 47"/>
                                <a:gd name="T15" fmla="*/ 83 h 176"/>
                                <a:gd name="T16" fmla="*/ 25 w 47"/>
                                <a:gd name="T17" fmla="*/ 88 h 176"/>
                                <a:gd name="T18" fmla="*/ 22 w 47"/>
                                <a:gd name="T19" fmla="*/ 89 h 176"/>
                                <a:gd name="T20" fmla="*/ 19 w 47"/>
                                <a:gd name="T21" fmla="*/ 88 h 17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47" h="176">
                                  <a:moveTo>
                                    <a:pt x="35" y="174"/>
                                  </a:moveTo>
                                  <a:cubicBezTo>
                                    <a:pt x="13" y="152"/>
                                    <a:pt x="0" y="122"/>
                                    <a:pt x="0" y="88"/>
                                  </a:cubicBezTo>
                                  <a:cubicBezTo>
                                    <a:pt x="0" y="55"/>
                                    <a:pt x="13" y="24"/>
                                    <a:pt x="35" y="2"/>
                                  </a:cubicBezTo>
                                  <a:cubicBezTo>
                                    <a:pt x="35" y="2"/>
                                    <a:pt x="35" y="2"/>
                                    <a:pt x="35" y="2"/>
                                  </a:cubicBezTo>
                                  <a:cubicBezTo>
                                    <a:pt x="38" y="0"/>
                                    <a:pt x="42" y="0"/>
                                    <a:pt x="44" y="2"/>
                                  </a:cubicBezTo>
                                  <a:cubicBezTo>
                                    <a:pt x="47" y="5"/>
                                    <a:pt x="47" y="9"/>
                                    <a:pt x="44" y="11"/>
                                  </a:cubicBezTo>
                                  <a:cubicBezTo>
                                    <a:pt x="25" y="31"/>
                                    <a:pt x="13" y="58"/>
                                    <a:pt x="13" y="88"/>
                                  </a:cubicBezTo>
                                  <a:cubicBezTo>
                                    <a:pt x="13" y="118"/>
                                    <a:pt x="25" y="145"/>
                                    <a:pt x="44" y="165"/>
                                  </a:cubicBezTo>
                                  <a:cubicBezTo>
                                    <a:pt x="47" y="167"/>
                                    <a:pt x="47" y="171"/>
                                    <a:pt x="44" y="174"/>
                                  </a:cubicBezTo>
                                  <a:cubicBezTo>
                                    <a:pt x="43" y="175"/>
                                    <a:pt x="42" y="176"/>
                                    <a:pt x="40" y="176"/>
                                  </a:cubicBezTo>
                                  <a:cubicBezTo>
                                    <a:pt x="38" y="176"/>
                                    <a:pt x="37" y="175"/>
                                    <a:pt x="35" y="174"/>
                                  </a:cubicBezTo>
                                  <a:close/>
                                </a:path>
                              </a:pathLst>
                            </a:custGeom>
                            <a:solidFill>
                              <a:srgbClr val="FFFFFF"/>
                            </a:solidFill>
                            <a:ln w="9525">
                              <a:solidFill>
                                <a:srgbClr val="474D53"/>
                              </a:solidFill>
                              <a:round/>
                              <a:headEnd/>
                              <a:tailEnd/>
                            </a:ln>
                          </wps:spPr>
                          <wps:bodyPr/>
                        </wps:wsp>
                        <wps:wsp>
                          <wps:cNvPr id="102" name="Freeform 506">
                            <a:extLst>
                              <a:ext uri="{FF2B5EF4-FFF2-40B4-BE49-F238E27FC236}">
                                <a16:creationId xmlns:a16="http://schemas.microsoft.com/office/drawing/2014/main" id="{07AFB4BA-A3B4-4C38-AF06-F248F405A1AC}"/>
                              </a:ext>
                            </a:extLst>
                          </wps:cNvPr>
                          <wps:cNvSpPr>
                            <a:spLocks/>
                          </wps:cNvSpPr>
                          <wps:spPr bwMode="auto">
                            <a:xfrm>
                              <a:off x="3695725" y="933469"/>
                              <a:ext cx="44" cy="163"/>
                            </a:xfrm>
                            <a:custGeom>
                              <a:avLst/>
                              <a:gdLst>
                                <a:gd name="T0" fmla="*/ 26 w 59"/>
                                <a:gd name="T1" fmla="*/ 114 h 231"/>
                                <a:gd name="T2" fmla="*/ 0 w 59"/>
                                <a:gd name="T3" fmla="*/ 58 h 231"/>
                                <a:gd name="T4" fmla="*/ 26 w 59"/>
                                <a:gd name="T5" fmla="*/ 1 h 231"/>
                                <a:gd name="T6" fmla="*/ 31 w 59"/>
                                <a:gd name="T7" fmla="*/ 1 h 231"/>
                                <a:gd name="T8" fmla="*/ 31 w 59"/>
                                <a:gd name="T9" fmla="*/ 6 h 231"/>
                                <a:gd name="T10" fmla="*/ 7 w 59"/>
                                <a:gd name="T11" fmla="*/ 58 h 231"/>
                                <a:gd name="T12" fmla="*/ 31 w 59"/>
                                <a:gd name="T13" fmla="*/ 109 h 231"/>
                                <a:gd name="T14" fmla="*/ 31 w 59"/>
                                <a:gd name="T15" fmla="*/ 109 h 231"/>
                                <a:gd name="T16" fmla="*/ 31 w 59"/>
                                <a:gd name="T17" fmla="*/ 114 h 231"/>
                                <a:gd name="T18" fmla="*/ 29 w 59"/>
                                <a:gd name="T19" fmla="*/ 115 h 231"/>
                                <a:gd name="T20" fmla="*/ 26 w 59"/>
                                <a:gd name="T21" fmla="*/ 114 h 231"/>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59" h="231">
                                  <a:moveTo>
                                    <a:pt x="47" y="229"/>
                                  </a:moveTo>
                                  <a:cubicBezTo>
                                    <a:pt x="18" y="200"/>
                                    <a:pt x="0" y="160"/>
                                    <a:pt x="0" y="116"/>
                                  </a:cubicBezTo>
                                  <a:cubicBezTo>
                                    <a:pt x="0" y="72"/>
                                    <a:pt x="18" y="32"/>
                                    <a:pt x="47" y="3"/>
                                  </a:cubicBezTo>
                                  <a:cubicBezTo>
                                    <a:pt x="50" y="0"/>
                                    <a:pt x="54" y="0"/>
                                    <a:pt x="56" y="3"/>
                                  </a:cubicBezTo>
                                  <a:cubicBezTo>
                                    <a:pt x="59" y="6"/>
                                    <a:pt x="59" y="10"/>
                                    <a:pt x="56" y="12"/>
                                  </a:cubicBezTo>
                                  <a:cubicBezTo>
                                    <a:pt x="30" y="39"/>
                                    <a:pt x="13" y="75"/>
                                    <a:pt x="13" y="116"/>
                                  </a:cubicBezTo>
                                  <a:cubicBezTo>
                                    <a:pt x="13" y="157"/>
                                    <a:pt x="30" y="193"/>
                                    <a:pt x="56" y="220"/>
                                  </a:cubicBezTo>
                                  <a:cubicBezTo>
                                    <a:pt x="56" y="220"/>
                                    <a:pt x="56" y="220"/>
                                    <a:pt x="56" y="220"/>
                                  </a:cubicBezTo>
                                  <a:cubicBezTo>
                                    <a:pt x="59" y="222"/>
                                    <a:pt x="59" y="226"/>
                                    <a:pt x="56" y="229"/>
                                  </a:cubicBezTo>
                                  <a:cubicBezTo>
                                    <a:pt x="55" y="230"/>
                                    <a:pt x="53" y="231"/>
                                    <a:pt x="52" y="231"/>
                                  </a:cubicBezTo>
                                  <a:cubicBezTo>
                                    <a:pt x="50" y="231"/>
                                    <a:pt x="48" y="230"/>
                                    <a:pt x="47" y="229"/>
                                  </a:cubicBezTo>
                                  <a:close/>
                                </a:path>
                              </a:pathLst>
                            </a:custGeom>
                            <a:solidFill>
                              <a:srgbClr val="FFFFFF"/>
                            </a:solidFill>
                            <a:ln w="9525">
                              <a:solidFill>
                                <a:srgbClr val="474D53"/>
                              </a:solidFill>
                              <a:round/>
                              <a:headEnd/>
                              <a:tailEnd/>
                            </a:ln>
                          </wps:spPr>
                          <wps:bodyPr/>
                        </wps:wsp>
                        <wps:wsp>
                          <wps:cNvPr id="103" name="Freeform 507">
                            <a:extLst>
                              <a:ext uri="{FF2B5EF4-FFF2-40B4-BE49-F238E27FC236}">
                                <a16:creationId xmlns:a16="http://schemas.microsoft.com/office/drawing/2014/main" id="{B009DB4C-DF73-4AE1-98F7-BBF7607A7337}"/>
                              </a:ext>
                            </a:extLst>
                          </wps:cNvPr>
                          <wps:cNvSpPr>
                            <a:spLocks/>
                          </wps:cNvSpPr>
                          <wps:spPr bwMode="auto">
                            <a:xfrm>
                              <a:off x="3695700" y="933450"/>
                              <a:ext cx="52" cy="201"/>
                            </a:xfrm>
                            <a:custGeom>
                              <a:avLst/>
                              <a:gdLst>
                                <a:gd name="T0" fmla="*/ 32 w 70"/>
                                <a:gd name="T1" fmla="*/ 141 h 285"/>
                                <a:gd name="T2" fmla="*/ 0 w 70"/>
                                <a:gd name="T3" fmla="*/ 71 h 285"/>
                                <a:gd name="T4" fmla="*/ 32 w 70"/>
                                <a:gd name="T5" fmla="*/ 1 h 285"/>
                                <a:gd name="T6" fmla="*/ 32 w 70"/>
                                <a:gd name="T7" fmla="*/ 1 h 285"/>
                                <a:gd name="T8" fmla="*/ 37 w 70"/>
                                <a:gd name="T9" fmla="*/ 1 h 285"/>
                                <a:gd name="T10" fmla="*/ 37 w 70"/>
                                <a:gd name="T11" fmla="*/ 6 h 285"/>
                                <a:gd name="T12" fmla="*/ 7 w 70"/>
                                <a:gd name="T13" fmla="*/ 71 h 285"/>
                                <a:gd name="T14" fmla="*/ 37 w 70"/>
                                <a:gd name="T15" fmla="*/ 136 h 285"/>
                                <a:gd name="T16" fmla="*/ 37 w 70"/>
                                <a:gd name="T17" fmla="*/ 141 h 285"/>
                                <a:gd name="T18" fmla="*/ 34 w 70"/>
                                <a:gd name="T19" fmla="*/ 142 h 285"/>
                                <a:gd name="T20" fmla="*/ 32 w 70"/>
                                <a:gd name="T21" fmla="*/ 141 h 28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70" h="285">
                                  <a:moveTo>
                                    <a:pt x="58" y="283"/>
                                  </a:moveTo>
                                  <a:cubicBezTo>
                                    <a:pt x="22" y="247"/>
                                    <a:pt x="0" y="198"/>
                                    <a:pt x="0" y="143"/>
                                  </a:cubicBezTo>
                                  <a:cubicBezTo>
                                    <a:pt x="0" y="88"/>
                                    <a:pt x="22" y="39"/>
                                    <a:pt x="58" y="3"/>
                                  </a:cubicBezTo>
                                  <a:cubicBezTo>
                                    <a:pt x="58" y="3"/>
                                    <a:pt x="58" y="3"/>
                                    <a:pt x="58" y="3"/>
                                  </a:cubicBezTo>
                                  <a:cubicBezTo>
                                    <a:pt x="60" y="0"/>
                                    <a:pt x="64" y="0"/>
                                    <a:pt x="67" y="3"/>
                                  </a:cubicBezTo>
                                  <a:cubicBezTo>
                                    <a:pt x="70" y="5"/>
                                    <a:pt x="70" y="10"/>
                                    <a:pt x="67" y="12"/>
                                  </a:cubicBezTo>
                                  <a:cubicBezTo>
                                    <a:pt x="34" y="46"/>
                                    <a:pt x="13" y="92"/>
                                    <a:pt x="13" y="143"/>
                                  </a:cubicBezTo>
                                  <a:cubicBezTo>
                                    <a:pt x="13" y="194"/>
                                    <a:pt x="34" y="240"/>
                                    <a:pt x="67" y="274"/>
                                  </a:cubicBezTo>
                                  <a:cubicBezTo>
                                    <a:pt x="70" y="276"/>
                                    <a:pt x="70" y="281"/>
                                    <a:pt x="67" y="283"/>
                                  </a:cubicBezTo>
                                  <a:cubicBezTo>
                                    <a:pt x="66" y="284"/>
                                    <a:pt x="64" y="285"/>
                                    <a:pt x="62" y="285"/>
                                  </a:cubicBezTo>
                                  <a:cubicBezTo>
                                    <a:pt x="61" y="285"/>
                                    <a:pt x="59" y="284"/>
                                    <a:pt x="58" y="283"/>
                                  </a:cubicBezTo>
                                  <a:close/>
                                </a:path>
                              </a:pathLst>
                            </a:custGeom>
                            <a:solidFill>
                              <a:srgbClr val="FFFFFF"/>
                            </a:solidFill>
                            <a:ln w="9525">
                              <a:solidFill>
                                <a:srgbClr val="474D53"/>
                              </a:solidFill>
                              <a:round/>
                              <a:headEnd/>
                              <a:tailEnd/>
                            </a:ln>
                          </wps:spPr>
                          <wps:bodyPr/>
                        </wps:wsp>
                        <wps:wsp>
                          <wps:cNvPr id="104" name="Freeform 508">
                            <a:extLst>
                              <a:ext uri="{FF2B5EF4-FFF2-40B4-BE49-F238E27FC236}">
                                <a16:creationId xmlns:a16="http://schemas.microsoft.com/office/drawing/2014/main" id="{F1A23BB4-5740-458A-B080-46862B9D7FC9}"/>
                              </a:ext>
                            </a:extLst>
                          </wps:cNvPr>
                          <wps:cNvSpPr>
                            <a:spLocks/>
                          </wps:cNvSpPr>
                          <wps:spPr bwMode="auto">
                            <a:xfrm>
                              <a:off x="3695843" y="933539"/>
                              <a:ext cx="68" cy="245"/>
                            </a:xfrm>
                            <a:custGeom>
                              <a:avLst/>
                              <a:gdLst>
                                <a:gd name="T0" fmla="*/ 30 w 91"/>
                                <a:gd name="T1" fmla="*/ 87 h 346"/>
                                <a:gd name="T2" fmla="*/ 30 w 91"/>
                                <a:gd name="T3" fmla="*/ 3 h 346"/>
                                <a:gd name="T4" fmla="*/ 25 w 91"/>
                                <a:gd name="T5" fmla="*/ 0 h 346"/>
                                <a:gd name="T6" fmla="*/ 22 w 91"/>
                                <a:gd name="T7" fmla="*/ 3 h 346"/>
                                <a:gd name="T8" fmla="*/ 22 w 91"/>
                                <a:gd name="T9" fmla="*/ 88 h 346"/>
                                <a:gd name="T10" fmla="*/ 0 w 91"/>
                                <a:gd name="T11" fmla="*/ 173 h 346"/>
                                <a:gd name="T12" fmla="*/ 7 w 91"/>
                                <a:gd name="T13" fmla="*/ 173 h 346"/>
                                <a:gd name="T14" fmla="*/ 22 w 91"/>
                                <a:gd name="T15" fmla="*/ 116 h 346"/>
                                <a:gd name="T16" fmla="*/ 22 w 91"/>
                                <a:gd name="T17" fmla="*/ 173 h 346"/>
                                <a:gd name="T18" fmla="*/ 30 w 91"/>
                                <a:gd name="T19" fmla="*/ 173 h 346"/>
                                <a:gd name="T20" fmla="*/ 30 w 91"/>
                                <a:gd name="T21" fmla="*/ 117 h 346"/>
                                <a:gd name="T22" fmla="*/ 43 w 91"/>
                                <a:gd name="T23" fmla="*/ 173 h 346"/>
                                <a:gd name="T24" fmla="*/ 51 w 91"/>
                                <a:gd name="T25" fmla="*/ 173 h 346"/>
                                <a:gd name="T26" fmla="*/ 30 w 91"/>
                                <a:gd name="T27" fmla="*/ 87 h 346"/>
                                <a:gd name="T28" fmla="*/ 30 w 91"/>
                                <a:gd name="T29" fmla="*/ 87 h 34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91" h="346">
                                  <a:moveTo>
                                    <a:pt x="53" y="173"/>
                                  </a:moveTo>
                                  <a:cubicBezTo>
                                    <a:pt x="53" y="6"/>
                                    <a:pt x="53" y="6"/>
                                    <a:pt x="53" y="6"/>
                                  </a:cubicBezTo>
                                  <a:cubicBezTo>
                                    <a:pt x="53" y="3"/>
                                    <a:pt x="50" y="0"/>
                                    <a:pt x="46" y="0"/>
                                  </a:cubicBezTo>
                                  <a:cubicBezTo>
                                    <a:pt x="43" y="0"/>
                                    <a:pt x="40" y="3"/>
                                    <a:pt x="40" y="6"/>
                                  </a:cubicBezTo>
                                  <a:cubicBezTo>
                                    <a:pt x="40" y="175"/>
                                    <a:pt x="40" y="175"/>
                                    <a:pt x="40" y="175"/>
                                  </a:cubicBezTo>
                                  <a:cubicBezTo>
                                    <a:pt x="0" y="346"/>
                                    <a:pt x="0" y="346"/>
                                    <a:pt x="0" y="346"/>
                                  </a:cubicBezTo>
                                  <a:cubicBezTo>
                                    <a:pt x="13" y="346"/>
                                    <a:pt x="13" y="346"/>
                                    <a:pt x="13" y="346"/>
                                  </a:cubicBezTo>
                                  <a:cubicBezTo>
                                    <a:pt x="40" y="232"/>
                                    <a:pt x="40" y="232"/>
                                    <a:pt x="40" y="232"/>
                                  </a:cubicBezTo>
                                  <a:cubicBezTo>
                                    <a:pt x="40" y="346"/>
                                    <a:pt x="40" y="346"/>
                                    <a:pt x="40" y="346"/>
                                  </a:cubicBezTo>
                                  <a:cubicBezTo>
                                    <a:pt x="53" y="346"/>
                                    <a:pt x="53" y="346"/>
                                    <a:pt x="53" y="346"/>
                                  </a:cubicBezTo>
                                  <a:cubicBezTo>
                                    <a:pt x="53" y="233"/>
                                    <a:pt x="53" y="233"/>
                                    <a:pt x="53" y="233"/>
                                  </a:cubicBezTo>
                                  <a:cubicBezTo>
                                    <a:pt x="78" y="346"/>
                                    <a:pt x="78" y="346"/>
                                    <a:pt x="78" y="346"/>
                                  </a:cubicBezTo>
                                  <a:cubicBezTo>
                                    <a:pt x="91" y="346"/>
                                    <a:pt x="91" y="346"/>
                                    <a:pt x="91" y="346"/>
                                  </a:cubicBezTo>
                                  <a:cubicBezTo>
                                    <a:pt x="53" y="174"/>
                                    <a:pt x="53" y="174"/>
                                    <a:pt x="53" y="174"/>
                                  </a:cubicBezTo>
                                  <a:lnTo>
                                    <a:pt x="53" y="173"/>
                                  </a:lnTo>
                                  <a:close/>
                                </a:path>
                              </a:pathLst>
                            </a:custGeom>
                            <a:solidFill>
                              <a:srgbClr val="FFFFFF"/>
                            </a:solidFill>
                            <a:ln w="9525">
                              <a:solidFill>
                                <a:srgbClr val="474D53"/>
                              </a:solidFill>
                              <a:round/>
                              <a:headEnd/>
                              <a:tailEnd/>
                            </a:ln>
                          </wps:spPr>
                          <wps:bodyPr/>
                        </wps:wsp>
                      </wpg:grpSp>
                      <wpg:grpSp>
                        <wpg:cNvPr id="22" name="Group 22">
                          <a:extLst>
                            <a:ext uri="{FF2B5EF4-FFF2-40B4-BE49-F238E27FC236}">
                              <a16:creationId xmlns:a16="http://schemas.microsoft.com/office/drawing/2014/main" id="{B838FEE6-0636-433D-909E-E71CCBDC4D49}"/>
                            </a:ext>
                          </a:extLst>
                        </wpg:cNvPr>
                        <wpg:cNvGrpSpPr>
                          <a:grpSpLocks/>
                        </wpg:cNvGrpSpPr>
                        <wpg:grpSpPr bwMode="auto">
                          <a:xfrm>
                            <a:off x="3261245" y="1057274"/>
                            <a:ext cx="338136" cy="361950"/>
                            <a:chOff x="3279775" y="1057275"/>
                            <a:chExt cx="354" cy="334"/>
                          </a:xfrm>
                        </wpg:grpSpPr>
                        <wps:wsp>
                          <wps:cNvPr id="79" name="Freeform 454">
                            <a:extLst>
                              <a:ext uri="{FF2B5EF4-FFF2-40B4-BE49-F238E27FC236}">
                                <a16:creationId xmlns:a16="http://schemas.microsoft.com/office/drawing/2014/main" id="{7C1B85AE-7B3F-4A83-9AD3-E7F0FC5B7045}"/>
                              </a:ext>
                            </a:extLst>
                          </wps:cNvPr>
                          <wps:cNvSpPr>
                            <a:spLocks/>
                          </wps:cNvSpPr>
                          <wps:spPr bwMode="auto">
                            <a:xfrm>
                              <a:off x="3280028" y="1057333"/>
                              <a:ext cx="27" cy="87"/>
                            </a:xfrm>
                            <a:custGeom>
                              <a:avLst/>
                              <a:gdLst>
                                <a:gd name="T0" fmla="*/ 2 w 36"/>
                                <a:gd name="T1" fmla="*/ 61 h 122"/>
                                <a:gd name="T2" fmla="*/ 2 w 36"/>
                                <a:gd name="T3" fmla="*/ 56 h 122"/>
                                <a:gd name="T4" fmla="*/ 13 w 36"/>
                                <a:gd name="T5" fmla="*/ 31 h 122"/>
                                <a:gd name="T6" fmla="*/ 2 w 36"/>
                                <a:gd name="T7" fmla="*/ 6 h 122"/>
                                <a:gd name="T8" fmla="*/ 2 w 36"/>
                                <a:gd name="T9" fmla="*/ 1 h 122"/>
                                <a:gd name="T10" fmla="*/ 6 w 36"/>
                                <a:gd name="T11" fmla="*/ 1 h 122"/>
                                <a:gd name="T12" fmla="*/ 20 w 36"/>
                                <a:gd name="T13" fmla="*/ 31 h 122"/>
                                <a:gd name="T14" fmla="*/ 6 w 36"/>
                                <a:gd name="T15" fmla="*/ 61 h 122"/>
                                <a:gd name="T16" fmla="*/ 4 w 36"/>
                                <a:gd name="T17" fmla="*/ 62 h 122"/>
                                <a:gd name="T18" fmla="*/ 2 w 36"/>
                                <a:gd name="T19" fmla="*/ 61 h 12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6" h="122">
                                  <a:moveTo>
                                    <a:pt x="2" y="120"/>
                                  </a:moveTo>
                                  <a:cubicBezTo>
                                    <a:pt x="0" y="117"/>
                                    <a:pt x="0" y="113"/>
                                    <a:pt x="2" y="111"/>
                                  </a:cubicBezTo>
                                  <a:cubicBezTo>
                                    <a:pt x="15" y="98"/>
                                    <a:pt x="23" y="80"/>
                                    <a:pt x="23" y="61"/>
                                  </a:cubicBezTo>
                                  <a:cubicBezTo>
                                    <a:pt x="23" y="42"/>
                                    <a:pt x="15" y="24"/>
                                    <a:pt x="2" y="11"/>
                                  </a:cubicBezTo>
                                  <a:cubicBezTo>
                                    <a:pt x="0" y="9"/>
                                    <a:pt x="0" y="5"/>
                                    <a:pt x="2" y="2"/>
                                  </a:cubicBezTo>
                                  <a:cubicBezTo>
                                    <a:pt x="5" y="0"/>
                                    <a:pt x="9" y="0"/>
                                    <a:pt x="11" y="2"/>
                                  </a:cubicBezTo>
                                  <a:cubicBezTo>
                                    <a:pt x="26" y="17"/>
                                    <a:pt x="36" y="38"/>
                                    <a:pt x="36" y="61"/>
                                  </a:cubicBezTo>
                                  <a:cubicBezTo>
                                    <a:pt x="36" y="84"/>
                                    <a:pt x="26" y="105"/>
                                    <a:pt x="11" y="120"/>
                                  </a:cubicBezTo>
                                  <a:cubicBezTo>
                                    <a:pt x="10" y="121"/>
                                    <a:pt x="8" y="122"/>
                                    <a:pt x="7" y="122"/>
                                  </a:cubicBezTo>
                                  <a:cubicBezTo>
                                    <a:pt x="5" y="122"/>
                                    <a:pt x="3" y="121"/>
                                    <a:pt x="2" y="120"/>
                                  </a:cubicBezTo>
                                  <a:close/>
                                </a:path>
                              </a:pathLst>
                            </a:custGeom>
                            <a:solidFill>
                              <a:srgbClr val="FFFFFF"/>
                            </a:solidFill>
                            <a:ln w="9525">
                              <a:solidFill>
                                <a:schemeClr val="hlink"/>
                              </a:solidFill>
                              <a:round/>
                              <a:headEnd/>
                              <a:tailEnd/>
                            </a:ln>
                          </wps:spPr>
                          <wps:bodyPr/>
                        </wps:wsp>
                        <wps:wsp>
                          <wps:cNvPr id="80" name="Freeform 455">
                            <a:extLst>
                              <a:ext uri="{FF2B5EF4-FFF2-40B4-BE49-F238E27FC236}">
                                <a16:creationId xmlns:a16="http://schemas.microsoft.com/office/drawing/2014/main" id="{0A9A9A29-D555-4804-B7D6-94415BC56E3F}"/>
                              </a:ext>
                            </a:extLst>
                          </wps:cNvPr>
                          <wps:cNvSpPr>
                            <a:spLocks/>
                          </wps:cNvSpPr>
                          <wps:spPr bwMode="auto">
                            <a:xfrm>
                              <a:off x="3280044" y="1057314"/>
                              <a:ext cx="34" cy="125"/>
                            </a:xfrm>
                            <a:custGeom>
                              <a:avLst/>
                              <a:gdLst>
                                <a:gd name="T0" fmla="*/ 1 w 47"/>
                                <a:gd name="T1" fmla="*/ 88 h 176"/>
                                <a:gd name="T2" fmla="*/ 1 w 47"/>
                                <a:gd name="T3" fmla="*/ 83 h 176"/>
                                <a:gd name="T4" fmla="*/ 18 w 47"/>
                                <a:gd name="T5" fmla="*/ 45 h 176"/>
                                <a:gd name="T6" fmla="*/ 1 w 47"/>
                                <a:gd name="T7" fmla="*/ 6 h 176"/>
                                <a:gd name="T8" fmla="*/ 1 w 47"/>
                                <a:gd name="T9" fmla="*/ 1 h 176"/>
                                <a:gd name="T10" fmla="*/ 6 w 47"/>
                                <a:gd name="T11" fmla="*/ 1 h 176"/>
                                <a:gd name="T12" fmla="*/ 25 w 47"/>
                                <a:gd name="T13" fmla="*/ 45 h 176"/>
                                <a:gd name="T14" fmla="*/ 7 w 47"/>
                                <a:gd name="T15" fmla="*/ 88 h 176"/>
                                <a:gd name="T16" fmla="*/ 4 w 47"/>
                                <a:gd name="T17" fmla="*/ 89 h 176"/>
                                <a:gd name="T18" fmla="*/ 1 w 47"/>
                                <a:gd name="T19" fmla="*/ 88 h 17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47" h="176">
                                  <a:moveTo>
                                    <a:pt x="2" y="174"/>
                                  </a:moveTo>
                                  <a:cubicBezTo>
                                    <a:pt x="0" y="171"/>
                                    <a:pt x="0" y="167"/>
                                    <a:pt x="2" y="165"/>
                                  </a:cubicBezTo>
                                  <a:cubicBezTo>
                                    <a:pt x="22" y="145"/>
                                    <a:pt x="34" y="118"/>
                                    <a:pt x="34" y="88"/>
                                  </a:cubicBezTo>
                                  <a:cubicBezTo>
                                    <a:pt x="34" y="58"/>
                                    <a:pt x="22" y="31"/>
                                    <a:pt x="2" y="11"/>
                                  </a:cubicBezTo>
                                  <a:cubicBezTo>
                                    <a:pt x="0" y="9"/>
                                    <a:pt x="0" y="5"/>
                                    <a:pt x="2" y="2"/>
                                  </a:cubicBezTo>
                                  <a:cubicBezTo>
                                    <a:pt x="5" y="0"/>
                                    <a:pt x="9" y="0"/>
                                    <a:pt x="11" y="2"/>
                                  </a:cubicBezTo>
                                  <a:cubicBezTo>
                                    <a:pt x="33" y="24"/>
                                    <a:pt x="47" y="55"/>
                                    <a:pt x="47" y="88"/>
                                  </a:cubicBezTo>
                                  <a:cubicBezTo>
                                    <a:pt x="47" y="122"/>
                                    <a:pt x="33" y="152"/>
                                    <a:pt x="12" y="174"/>
                                  </a:cubicBezTo>
                                  <a:cubicBezTo>
                                    <a:pt x="10" y="175"/>
                                    <a:pt x="9" y="176"/>
                                    <a:pt x="7" y="176"/>
                                  </a:cubicBezTo>
                                  <a:cubicBezTo>
                                    <a:pt x="5" y="176"/>
                                    <a:pt x="4" y="175"/>
                                    <a:pt x="2" y="174"/>
                                  </a:cubicBezTo>
                                  <a:close/>
                                </a:path>
                              </a:pathLst>
                            </a:custGeom>
                            <a:solidFill>
                              <a:srgbClr val="FFFFFF"/>
                            </a:solidFill>
                            <a:ln w="9525">
                              <a:solidFill>
                                <a:schemeClr val="hlink"/>
                              </a:solidFill>
                              <a:round/>
                              <a:headEnd/>
                              <a:tailEnd/>
                            </a:ln>
                          </wps:spPr>
                          <wps:bodyPr/>
                        </wps:wsp>
                        <wps:wsp>
                          <wps:cNvPr id="81" name="Freeform 456">
                            <a:extLst>
                              <a:ext uri="{FF2B5EF4-FFF2-40B4-BE49-F238E27FC236}">
                                <a16:creationId xmlns:a16="http://schemas.microsoft.com/office/drawing/2014/main" id="{931547B8-8D8C-48DB-A529-0A6E83257B3C}"/>
                              </a:ext>
                            </a:extLst>
                          </wps:cNvPr>
                          <wps:cNvSpPr>
                            <a:spLocks/>
                          </wps:cNvSpPr>
                          <wps:spPr bwMode="auto">
                            <a:xfrm>
                              <a:off x="3280061" y="1057294"/>
                              <a:ext cx="42" cy="163"/>
                            </a:xfrm>
                            <a:custGeom>
                              <a:avLst/>
                              <a:gdLst>
                                <a:gd name="T0" fmla="*/ 1 w 58"/>
                                <a:gd name="T1" fmla="*/ 114 h 231"/>
                                <a:gd name="T2" fmla="*/ 1 w 58"/>
                                <a:gd name="T3" fmla="*/ 109 h 231"/>
                                <a:gd name="T4" fmla="*/ 24 w 58"/>
                                <a:gd name="T5" fmla="*/ 58 h 231"/>
                                <a:gd name="T6" fmla="*/ 1 w 58"/>
                                <a:gd name="T7" fmla="*/ 6 h 231"/>
                                <a:gd name="T8" fmla="*/ 1 w 58"/>
                                <a:gd name="T9" fmla="*/ 1 h 231"/>
                                <a:gd name="T10" fmla="*/ 7 w 58"/>
                                <a:gd name="T11" fmla="*/ 1 h 231"/>
                                <a:gd name="T12" fmla="*/ 30 w 58"/>
                                <a:gd name="T13" fmla="*/ 58 h 231"/>
                                <a:gd name="T14" fmla="*/ 7 w 58"/>
                                <a:gd name="T15" fmla="*/ 114 h 231"/>
                                <a:gd name="T16" fmla="*/ 4 w 58"/>
                                <a:gd name="T17" fmla="*/ 115 h 231"/>
                                <a:gd name="T18" fmla="*/ 1 w 58"/>
                                <a:gd name="T19" fmla="*/ 114 h 231"/>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58" h="231">
                                  <a:moveTo>
                                    <a:pt x="2" y="229"/>
                                  </a:moveTo>
                                  <a:cubicBezTo>
                                    <a:pt x="0" y="226"/>
                                    <a:pt x="0" y="222"/>
                                    <a:pt x="2" y="220"/>
                                  </a:cubicBezTo>
                                  <a:cubicBezTo>
                                    <a:pt x="29" y="193"/>
                                    <a:pt x="45" y="157"/>
                                    <a:pt x="45" y="116"/>
                                  </a:cubicBezTo>
                                  <a:cubicBezTo>
                                    <a:pt x="45" y="75"/>
                                    <a:pt x="29" y="39"/>
                                    <a:pt x="2" y="12"/>
                                  </a:cubicBezTo>
                                  <a:cubicBezTo>
                                    <a:pt x="0" y="10"/>
                                    <a:pt x="0" y="6"/>
                                    <a:pt x="2" y="3"/>
                                  </a:cubicBezTo>
                                  <a:cubicBezTo>
                                    <a:pt x="5" y="0"/>
                                    <a:pt x="9" y="0"/>
                                    <a:pt x="12" y="3"/>
                                  </a:cubicBezTo>
                                  <a:cubicBezTo>
                                    <a:pt x="41" y="32"/>
                                    <a:pt x="58" y="72"/>
                                    <a:pt x="58" y="116"/>
                                  </a:cubicBezTo>
                                  <a:cubicBezTo>
                                    <a:pt x="58" y="160"/>
                                    <a:pt x="41" y="200"/>
                                    <a:pt x="12" y="229"/>
                                  </a:cubicBezTo>
                                  <a:cubicBezTo>
                                    <a:pt x="10" y="230"/>
                                    <a:pt x="9" y="231"/>
                                    <a:pt x="7" y="231"/>
                                  </a:cubicBezTo>
                                  <a:cubicBezTo>
                                    <a:pt x="5" y="231"/>
                                    <a:pt x="4" y="230"/>
                                    <a:pt x="2" y="229"/>
                                  </a:cubicBezTo>
                                  <a:close/>
                                </a:path>
                              </a:pathLst>
                            </a:custGeom>
                            <a:solidFill>
                              <a:srgbClr val="FFFFFF"/>
                            </a:solidFill>
                            <a:ln w="9525">
                              <a:solidFill>
                                <a:schemeClr val="hlink"/>
                              </a:solidFill>
                              <a:round/>
                              <a:headEnd/>
                              <a:tailEnd/>
                            </a:ln>
                          </wps:spPr>
                          <wps:bodyPr/>
                        </wps:wsp>
                        <wps:wsp>
                          <wps:cNvPr id="82" name="Freeform 457">
                            <a:extLst>
                              <a:ext uri="{FF2B5EF4-FFF2-40B4-BE49-F238E27FC236}">
                                <a16:creationId xmlns:a16="http://schemas.microsoft.com/office/drawing/2014/main" id="{54C41317-8D40-4439-8D84-A6FB505AE57A}"/>
                              </a:ext>
                            </a:extLst>
                          </wps:cNvPr>
                          <wps:cNvSpPr>
                            <a:spLocks/>
                          </wps:cNvSpPr>
                          <wps:spPr bwMode="auto">
                            <a:xfrm>
                              <a:off x="3280077" y="1057275"/>
                              <a:ext cx="52" cy="201"/>
                            </a:xfrm>
                            <a:custGeom>
                              <a:avLst/>
                              <a:gdLst>
                                <a:gd name="T0" fmla="*/ 1 w 70"/>
                                <a:gd name="T1" fmla="*/ 141 h 285"/>
                                <a:gd name="T2" fmla="*/ 1 w 70"/>
                                <a:gd name="T3" fmla="*/ 136 h 285"/>
                                <a:gd name="T4" fmla="*/ 31 w 70"/>
                                <a:gd name="T5" fmla="*/ 71 h 285"/>
                                <a:gd name="T6" fmla="*/ 1 w 70"/>
                                <a:gd name="T7" fmla="*/ 6 h 285"/>
                                <a:gd name="T8" fmla="*/ 1 w 70"/>
                                <a:gd name="T9" fmla="*/ 1 h 285"/>
                                <a:gd name="T10" fmla="*/ 7 w 70"/>
                                <a:gd name="T11" fmla="*/ 1 h 285"/>
                                <a:gd name="T12" fmla="*/ 39 w 70"/>
                                <a:gd name="T13" fmla="*/ 71 h 285"/>
                                <a:gd name="T14" fmla="*/ 7 w 70"/>
                                <a:gd name="T15" fmla="*/ 141 h 285"/>
                                <a:gd name="T16" fmla="*/ 4 w 70"/>
                                <a:gd name="T17" fmla="*/ 142 h 285"/>
                                <a:gd name="T18" fmla="*/ 1 w 70"/>
                                <a:gd name="T19" fmla="*/ 141 h 28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70" h="285">
                                  <a:moveTo>
                                    <a:pt x="3" y="283"/>
                                  </a:moveTo>
                                  <a:cubicBezTo>
                                    <a:pt x="0" y="281"/>
                                    <a:pt x="0" y="276"/>
                                    <a:pt x="3" y="274"/>
                                  </a:cubicBezTo>
                                  <a:cubicBezTo>
                                    <a:pt x="36" y="240"/>
                                    <a:pt x="57" y="194"/>
                                    <a:pt x="57" y="143"/>
                                  </a:cubicBezTo>
                                  <a:cubicBezTo>
                                    <a:pt x="57" y="92"/>
                                    <a:pt x="36" y="46"/>
                                    <a:pt x="3" y="12"/>
                                  </a:cubicBezTo>
                                  <a:cubicBezTo>
                                    <a:pt x="0" y="10"/>
                                    <a:pt x="0" y="5"/>
                                    <a:pt x="3" y="3"/>
                                  </a:cubicBezTo>
                                  <a:cubicBezTo>
                                    <a:pt x="5" y="0"/>
                                    <a:pt x="9" y="0"/>
                                    <a:pt x="12" y="3"/>
                                  </a:cubicBezTo>
                                  <a:cubicBezTo>
                                    <a:pt x="48" y="39"/>
                                    <a:pt x="70" y="88"/>
                                    <a:pt x="70" y="143"/>
                                  </a:cubicBezTo>
                                  <a:cubicBezTo>
                                    <a:pt x="70" y="198"/>
                                    <a:pt x="48" y="247"/>
                                    <a:pt x="12" y="283"/>
                                  </a:cubicBezTo>
                                  <a:cubicBezTo>
                                    <a:pt x="11" y="284"/>
                                    <a:pt x="9" y="285"/>
                                    <a:pt x="7" y="285"/>
                                  </a:cubicBezTo>
                                  <a:cubicBezTo>
                                    <a:pt x="6" y="285"/>
                                    <a:pt x="4" y="284"/>
                                    <a:pt x="3" y="283"/>
                                  </a:cubicBezTo>
                                  <a:close/>
                                </a:path>
                              </a:pathLst>
                            </a:custGeom>
                            <a:solidFill>
                              <a:srgbClr val="FFFFFF"/>
                            </a:solidFill>
                            <a:ln w="9525">
                              <a:solidFill>
                                <a:schemeClr val="hlink"/>
                              </a:solidFill>
                              <a:round/>
                              <a:headEnd/>
                              <a:tailEnd/>
                            </a:ln>
                          </wps:spPr>
                          <wps:bodyPr/>
                        </wps:wsp>
                        <wps:wsp>
                          <wps:cNvPr id="83" name="Oval 83">
                            <a:extLst>
                              <a:ext uri="{FF2B5EF4-FFF2-40B4-BE49-F238E27FC236}">
                                <a16:creationId xmlns:a16="http://schemas.microsoft.com/office/drawing/2014/main" id="{143736BA-9116-4022-AEF9-66120E724E05}"/>
                              </a:ext>
                            </a:extLst>
                          </wps:cNvPr>
                          <wps:cNvSpPr>
                            <a:spLocks noChangeArrowheads="1"/>
                          </wps:cNvSpPr>
                          <wps:spPr bwMode="auto">
                            <a:xfrm>
                              <a:off x="3279888" y="1057345"/>
                              <a:ext cx="24" cy="60"/>
                            </a:xfrm>
                            <a:prstGeom prst="ellipse">
                              <a:avLst/>
                            </a:prstGeom>
                            <a:solidFill>
                              <a:srgbClr val="FFFFFF"/>
                            </a:solidFill>
                            <a:ln w="9525">
                              <a:solidFill>
                                <a:schemeClr val="hlink"/>
                              </a:solidFill>
                              <a:round/>
                              <a:headEnd/>
                              <a:tailEnd/>
                            </a:ln>
                          </wps:spPr>
                          <wps:bodyPr/>
                        </wps:wsp>
                        <wps:wsp>
                          <wps:cNvPr id="84" name="Freeform 459">
                            <a:extLst>
                              <a:ext uri="{FF2B5EF4-FFF2-40B4-BE49-F238E27FC236}">
                                <a16:creationId xmlns:a16="http://schemas.microsoft.com/office/drawing/2014/main" id="{CFC6BE2C-9C00-48AD-91B4-632B3E49E7B5}"/>
                              </a:ext>
                            </a:extLst>
                          </wps:cNvPr>
                          <wps:cNvSpPr>
                            <a:spLocks/>
                          </wps:cNvSpPr>
                          <wps:spPr bwMode="auto">
                            <a:xfrm>
                              <a:off x="3279906" y="1057345"/>
                              <a:ext cx="33" cy="60"/>
                            </a:xfrm>
                            <a:custGeom>
                              <a:avLst/>
                              <a:gdLst>
                                <a:gd name="T0" fmla="*/ 16 w 43"/>
                                <a:gd name="T1" fmla="*/ 0 h 85"/>
                                <a:gd name="T2" fmla="*/ 2 w 43"/>
                                <a:gd name="T3" fmla="*/ 0 h 85"/>
                                <a:gd name="T4" fmla="*/ 2 w 43"/>
                                <a:gd name="T5" fmla="*/ 0 h 85"/>
                                <a:gd name="T6" fmla="*/ 9 w 43"/>
                                <a:gd name="T7" fmla="*/ 21 h 85"/>
                                <a:gd name="T8" fmla="*/ 0 w 43"/>
                                <a:gd name="T9" fmla="*/ 42 h 85"/>
                                <a:gd name="T10" fmla="*/ 16 w 43"/>
                                <a:gd name="T11" fmla="*/ 42 h 85"/>
                                <a:gd name="T12" fmla="*/ 25 w 43"/>
                                <a:gd name="T13" fmla="*/ 21 h 85"/>
                                <a:gd name="T14" fmla="*/ 16 w 43"/>
                                <a:gd name="T15" fmla="*/ 0 h 85"/>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43" h="85">
                                  <a:moveTo>
                                    <a:pt x="27" y="0"/>
                                  </a:moveTo>
                                  <a:cubicBezTo>
                                    <a:pt x="3" y="0"/>
                                    <a:pt x="3" y="0"/>
                                    <a:pt x="3" y="0"/>
                                  </a:cubicBezTo>
                                  <a:cubicBezTo>
                                    <a:pt x="3" y="0"/>
                                    <a:pt x="3" y="0"/>
                                    <a:pt x="3" y="0"/>
                                  </a:cubicBezTo>
                                  <a:cubicBezTo>
                                    <a:pt x="12" y="2"/>
                                    <a:pt x="16" y="20"/>
                                    <a:pt x="16" y="43"/>
                                  </a:cubicBezTo>
                                  <a:cubicBezTo>
                                    <a:pt x="16" y="66"/>
                                    <a:pt x="9" y="85"/>
                                    <a:pt x="0" y="85"/>
                                  </a:cubicBezTo>
                                  <a:cubicBezTo>
                                    <a:pt x="27" y="85"/>
                                    <a:pt x="27" y="85"/>
                                    <a:pt x="27" y="85"/>
                                  </a:cubicBezTo>
                                  <a:cubicBezTo>
                                    <a:pt x="35" y="85"/>
                                    <a:pt x="43" y="66"/>
                                    <a:pt x="43" y="43"/>
                                  </a:cubicBezTo>
                                  <a:cubicBezTo>
                                    <a:pt x="43" y="19"/>
                                    <a:pt x="35" y="0"/>
                                    <a:pt x="27" y="0"/>
                                  </a:cubicBezTo>
                                </a:path>
                              </a:pathLst>
                            </a:custGeom>
                            <a:solidFill>
                              <a:srgbClr val="FFFFFF"/>
                            </a:solidFill>
                            <a:ln w="9525">
                              <a:solidFill>
                                <a:schemeClr val="hlink"/>
                              </a:solidFill>
                              <a:round/>
                              <a:headEnd/>
                              <a:tailEnd/>
                            </a:ln>
                          </wps:spPr>
                          <wps:bodyPr/>
                        </wps:wsp>
                        <wps:wsp>
                          <wps:cNvPr id="85" name="Oval 85">
                            <a:extLst>
                              <a:ext uri="{FF2B5EF4-FFF2-40B4-BE49-F238E27FC236}">
                                <a16:creationId xmlns:a16="http://schemas.microsoft.com/office/drawing/2014/main" id="{20CFBDCA-B9D2-4816-A13A-B45C13FB6BDF}"/>
                              </a:ext>
                            </a:extLst>
                          </wps:cNvPr>
                          <wps:cNvSpPr>
                            <a:spLocks noChangeArrowheads="1"/>
                          </wps:cNvSpPr>
                          <wps:spPr bwMode="auto">
                            <a:xfrm>
                              <a:off x="3279992" y="1057345"/>
                              <a:ext cx="23" cy="60"/>
                            </a:xfrm>
                            <a:prstGeom prst="ellipse">
                              <a:avLst/>
                            </a:prstGeom>
                            <a:solidFill>
                              <a:srgbClr val="FFFFFF"/>
                            </a:solidFill>
                            <a:ln w="9525">
                              <a:solidFill>
                                <a:schemeClr val="hlink"/>
                              </a:solidFill>
                              <a:round/>
                              <a:headEnd/>
                              <a:tailEnd/>
                            </a:ln>
                          </wps:spPr>
                          <wps:bodyPr/>
                        </wps:wsp>
                        <wps:wsp>
                          <wps:cNvPr id="86" name="Freeform 461">
                            <a:extLst>
                              <a:ext uri="{FF2B5EF4-FFF2-40B4-BE49-F238E27FC236}">
                                <a16:creationId xmlns:a16="http://schemas.microsoft.com/office/drawing/2014/main" id="{59D8497C-ACA3-4477-850A-F8272CF5CE7A}"/>
                              </a:ext>
                            </a:extLst>
                          </wps:cNvPr>
                          <wps:cNvSpPr>
                            <a:spLocks/>
                          </wps:cNvSpPr>
                          <wps:spPr bwMode="auto">
                            <a:xfrm>
                              <a:off x="3279967" y="1057345"/>
                              <a:ext cx="30" cy="60"/>
                            </a:xfrm>
                            <a:custGeom>
                              <a:avLst/>
                              <a:gdLst>
                                <a:gd name="T0" fmla="*/ 8 w 42"/>
                                <a:gd name="T1" fmla="*/ 0 h 85"/>
                                <a:gd name="T2" fmla="*/ 20 w 42"/>
                                <a:gd name="T3" fmla="*/ 0 h 85"/>
                                <a:gd name="T4" fmla="*/ 20 w 42"/>
                                <a:gd name="T5" fmla="*/ 0 h 85"/>
                                <a:gd name="T6" fmla="*/ 14 w 42"/>
                                <a:gd name="T7" fmla="*/ 21 h 85"/>
                                <a:gd name="T8" fmla="*/ 21 w 42"/>
                                <a:gd name="T9" fmla="*/ 42 h 85"/>
                                <a:gd name="T10" fmla="*/ 8 w 42"/>
                                <a:gd name="T11" fmla="*/ 42 h 85"/>
                                <a:gd name="T12" fmla="*/ 0 w 42"/>
                                <a:gd name="T13" fmla="*/ 21 h 85"/>
                                <a:gd name="T14" fmla="*/ 8 w 42"/>
                                <a:gd name="T15" fmla="*/ 0 h 85"/>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42" h="85">
                                  <a:moveTo>
                                    <a:pt x="16" y="0"/>
                                  </a:moveTo>
                                  <a:cubicBezTo>
                                    <a:pt x="39" y="0"/>
                                    <a:pt x="39" y="0"/>
                                    <a:pt x="39" y="0"/>
                                  </a:cubicBezTo>
                                  <a:cubicBezTo>
                                    <a:pt x="39" y="0"/>
                                    <a:pt x="39" y="0"/>
                                    <a:pt x="39" y="0"/>
                                  </a:cubicBezTo>
                                  <a:cubicBezTo>
                                    <a:pt x="31" y="2"/>
                                    <a:pt x="26" y="20"/>
                                    <a:pt x="26" y="43"/>
                                  </a:cubicBezTo>
                                  <a:cubicBezTo>
                                    <a:pt x="26" y="66"/>
                                    <a:pt x="34" y="85"/>
                                    <a:pt x="42" y="85"/>
                                  </a:cubicBezTo>
                                  <a:cubicBezTo>
                                    <a:pt x="16" y="85"/>
                                    <a:pt x="16" y="85"/>
                                    <a:pt x="16" y="85"/>
                                  </a:cubicBezTo>
                                  <a:cubicBezTo>
                                    <a:pt x="7" y="85"/>
                                    <a:pt x="0" y="66"/>
                                    <a:pt x="0" y="43"/>
                                  </a:cubicBezTo>
                                  <a:cubicBezTo>
                                    <a:pt x="0" y="19"/>
                                    <a:pt x="7" y="0"/>
                                    <a:pt x="16" y="0"/>
                                  </a:cubicBezTo>
                                </a:path>
                              </a:pathLst>
                            </a:custGeom>
                            <a:solidFill>
                              <a:srgbClr val="FFFFFF"/>
                            </a:solidFill>
                            <a:ln w="9525">
                              <a:solidFill>
                                <a:schemeClr val="hlink"/>
                              </a:solidFill>
                              <a:round/>
                              <a:headEnd/>
                              <a:tailEnd/>
                            </a:ln>
                          </wps:spPr>
                          <wps:bodyPr/>
                        </wps:wsp>
                        <wps:wsp>
                          <wps:cNvPr id="87" name="Freeform 462">
                            <a:extLst>
                              <a:ext uri="{FF2B5EF4-FFF2-40B4-BE49-F238E27FC236}">
                                <a16:creationId xmlns:a16="http://schemas.microsoft.com/office/drawing/2014/main" id="{9D5056C8-9CDC-4CDB-A37D-9DE723DA5266}"/>
                              </a:ext>
                            </a:extLst>
                          </wps:cNvPr>
                          <wps:cNvSpPr>
                            <a:spLocks/>
                          </wps:cNvSpPr>
                          <wps:spPr bwMode="auto">
                            <a:xfrm>
                              <a:off x="3279849" y="1057333"/>
                              <a:ext cx="27" cy="87"/>
                            </a:xfrm>
                            <a:custGeom>
                              <a:avLst/>
                              <a:gdLst>
                                <a:gd name="T0" fmla="*/ 14 w 36"/>
                                <a:gd name="T1" fmla="*/ 61 h 122"/>
                                <a:gd name="T2" fmla="*/ 0 w 36"/>
                                <a:gd name="T3" fmla="*/ 31 h 122"/>
                                <a:gd name="T4" fmla="*/ 14 w 36"/>
                                <a:gd name="T5" fmla="*/ 1 h 122"/>
                                <a:gd name="T6" fmla="*/ 20 w 36"/>
                                <a:gd name="T7" fmla="*/ 1 h 122"/>
                                <a:gd name="T8" fmla="*/ 20 w 36"/>
                                <a:gd name="T9" fmla="*/ 6 h 122"/>
                                <a:gd name="T10" fmla="*/ 8 w 36"/>
                                <a:gd name="T11" fmla="*/ 31 h 122"/>
                                <a:gd name="T12" fmla="*/ 20 w 36"/>
                                <a:gd name="T13" fmla="*/ 56 h 122"/>
                                <a:gd name="T14" fmla="*/ 20 w 36"/>
                                <a:gd name="T15" fmla="*/ 56 h 122"/>
                                <a:gd name="T16" fmla="*/ 20 w 36"/>
                                <a:gd name="T17" fmla="*/ 61 h 122"/>
                                <a:gd name="T18" fmla="*/ 17 w 36"/>
                                <a:gd name="T19" fmla="*/ 62 h 122"/>
                                <a:gd name="T20" fmla="*/ 14 w 36"/>
                                <a:gd name="T21" fmla="*/ 61 h 122"/>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36" h="122">
                                  <a:moveTo>
                                    <a:pt x="24" y="120"/>
                                  </a:moveTo>
                                  <a:cubicBezTo>
                                    <a:pt x="9" y="105"/>
                                    <a:pt x="0" y="84"/>
                                    <a:pt x="0" y="61"/>
                                  </a:cubicBezTo>
                                  <a:cubicBezTo>
                                    <a:pt x="0" y="38"/>
                                    <a:pt x="9" y="17"/>
                                    <a:pt x="24" y="2"/>
                                  </a:cubicBezTo>
                                  <a:cubicBezTo>
                                    <a:pt x="27" y="0"/>
                                    <a:pt x="31" y="0"/>
                                    <a:pt x="34" y="2"/>
                                  </a:cubicBezTo>
                                  <a:cubicBezTo>
                                    <a:pt x="36" y="5"/>
                                    <a:pt x="36" y="9"/>
                                    <a:pt x="34" y="11"/>
                                  </a:cubicBezTo>
                                  <a:cubicBezTo>
                                    <a:pt x="21" y="24"/>
                                    <a:pt x="13" y="42"/>
                                    <a:pt x="13" y="61"/>
                                  </a:cubicBezTo>
                                  <a:cubicBezTo>
                                    <a:pt x="13" y="80"/>
                                    <a:pt x="21" y="98"/>
                                    <a:pt x="34" y="111"/>
                                  </a:cubicBezTo>
                                  <a:cubicBezTo>
                                    <a:pt x="34" y="111"/>
                                    <a:pt x="34" y="111"/>
                                    <a:pt x="34" y="111"/>
                                  </a:cubicBezTo>
                                  <a:cubicBezTo>
                                    <a:pt x="36" y="113"/>
                                    <a:pt x="36" y="117"/>
                                    <a:pt x="34" y="120"/>
                                  </a:cubicBezTo>
                                  <a:cubicBezTo>
                                    <a:pt x="32" y="121"/>
                                    <a:pt x="31" y="122"/>
                                    <a:pt x="29" y="122"/>
                                  </a:cubicBezTo>
                                  <a:cubicBezTo>
                                    <a:pt x="27" y="122"/>
                                    <a:pt x="26" y="121"/>
                                    <a:pt x="24" y="120"/>
                                  </a:cubicBezTo>
                                  <a:close/>
                                </a:path>
                              </a:pathLst>
                            </a:custGeom>
                            <a:solidFill>
                              <a:srgbClr val="FFFFFF"/>
                            </a:solidFill>
                            <a:ln w="9525">
                              <a:solidFill>
                                <a:schemeClr val="hlink"/>
                              </a:solidFill>
                              <a:round/>
                              <a:headEnd/>
                              <a:tailEnd/>
                            </a:ln>
                          </wps:spPr>
                          <wps:bodyPr/>
                        </wps:wsp>
                        <wps:wsp>
                          <wps:cNvPr id="88" name="Freeform 463">
                            <a:extLst>
                              <a:ext uri="{FF2B5EF4-FFF2-40B4-BE49-F238E27FC236}">
                                <a16:creationId xmlns:a16="http://schemas.microsoft.com/office/drawing/2014/main" id="{D76FA49B-4588-4524-A2E8-D1EC09141DB2}"/>
                              </a:ext>
                            </a:extLst>
                          </wps:cNvPr>
                          <wps:cNvSpPr>
                            <a:spLocks/>
                          </wps:cNvSpPr>
                          <wps:spPr bwMode="auto">
                            <a:xfrm>
                              <a:off x="3279825" y="1057314"/>
                              <a:ext cx="35" cy="125"/>
                            </a:xfrm>
                            <a:custGeom>
                              <a:avLst/>
                              <a:gdLst>
                                <a:gd name="T0" fmla="*/ 19 w 47"/>
                                <a:gd name="T1" fmla="*/ 88 h 176"/>
                                <a:gd name="T2" fmla="*/ 0 w 47"/>
                                <a:gd name="T3" fmla="*/ 45 h 176"/>
                                <a:gd name="T4" fmla="*/ 19 w 47"/>
                                <a:gd name="T5" fmla="*/ 1 h 176"/>
                                <a:gd name="T6" fmla="*/ 19 w 47"/>
                                <a:gd name="T7" fmla="*/ 1 h 176"/>
                                <a:gd name="T8" fmla="*/ 25 w 47"/>
                                <a:gd name="T9" fmla="*/ 1 h 176"/>
                                <a:gd name="T10" fmla="*/ 25 w 47"/>
                                <a:gd name="T11" fmla="*/ 6 h 176"/>
                                <a:gd name="T12" fmla="*/ 7 w 47"/>
                                <a:gd name="T13" fmla="*/ 45 h 176"/>
                                <a:gd name="T14" fmla="*/ 25 w 47"/>
                                <a:gd name="T15" fmla="*/ 83 h 176"/>
                                <a:gd name="T16" fmla="*/ 25 w 47"/>
                                <a:gd name="T17" fmla="*/ 88 h 176"/>
                                <a:gd name="T18" fmla="*/ 22 w 47"/>
                                <a:gd name="T19" fmla="*/ 89 h 176"/>
                                <a:gd name="T20" fmla="*/ 19 w 47"/>
                                <a:gd name="T21" fmla="*/ 88 h 17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47" h="176">
                                  <a:moveTo>
                                    <a:pt x="35" y="174"/>
                                  </a:moveTo>
                                  <a:cubicBezTo>
                                    <a:pt x="13" y="152"/>
                                    <a:pt x="0" y="122"/>
                                    <a:pt x="0" y="88"/>
                                  </a:cubicBezTo>
                                  <a:cubicBezTo>
                                    <a:pt x="0" y="55"/>
                                    <a:pt x="13" y="24"/>
                                    <a:pt x="35" y="2"/>
                                  </a:cubicBezTo>
                                  <a:cubicBezTo>
                                    <a:pt x="35" y="2"/>
                                    <a:pt x="35" y="2"/>
                                    <a:pt x="35" y="2"/>
                                  </a:cubicBezTo>
                                  <a:cubicBezTo>
                                    <a:pt x="38" y="0"/>
                                    <a:pt x="42" y="0"/>
                                    <a:pt x="44" y="2"/>
                                  </a:cubicBezTo>
                                  <a:cubicBezTo>
                                    <a:pt x="47" y="5"/>
                                    <a:pt x="47" y="9"/>
                                    <a:pt x="44" y="11"/>
                                  </a:cubicBezTo>
                                  <a:cubicBezTo>
                                    <a:pt x="25" y="31"/>
                                    <a:pt x="13" y="58"/>
                                    <a:pt x="13" y="88"/>
                                  </a:cubicBezTo>
                                  <a:cubicBezTo>
                                    <a:pt x="13" y="118"/>
                                    <a:pt x="25" y="145"/>
                                    <a:pt x="44" y="165"/>
                                  </a:cubicBezTo>
                                  <a:cubicBezTo>
                                    <a:pt x="47" y="167"/>
                                    <a:pt x="47" y="171"/>
                                    <a:pt x="44" y="174"/>
                                  </a:cubicBezTo>
                                  <a:cubicBezTo>
                                    <a:pt x="43" y="175"/>
                                    <a:pt x="42" y="176"/>
                                    <a:pt x="40" y="176"/>
                                  </a:cubicBezTo>
                                  <a:cubicBezTo>
                                    <a:pt x="38" y="176"/>
                                    <a:pt x="37" y="175"/>
                                    <a:pt x="35" y="174"/>
                                  </a:cubicBezTo>
                                  <a:close/>
                                </a:path>
                              </a:pathLst>
                            </a:custGeom>
                            <a:solidFill>
                              <a:srgbClr val="FFFFFF"/>
                            </a:solidFill>
                            <a:ln w="9525">
                              <a:solidFill>
                                <a:schemeClr val="hlink"/>
                              </a:solidFill>
                              <a:round/>
                              <a:headEnd/>
                              <a:tailEnd/>
                            </a:ln>
                          </wps:spPr>
                          <wps:bodyPr/>
                        </wps:wsp>
                        <wps:wsp>
                          <wps:cNvPr id="89" name="Freeform 464">
                            <a:extLst>
                              <a:ext uri="{FF2B5EF4-FFF2-40B4-BE49-F238E27FC236}">
                                <a16:creationId xmlns:a16="http://schemas.microsoft.com/office/drawing/2014/main" id="{BDF80A3E-8B3B-495C-9AD0-057FA6A6FF8A}"/>
                              </a:ext>
                            </a:extLst>
                          </wps:cNvPr>
                          <wps:cNvSpPr>
                            <a:spLocks/>
                          </wps:cNvSpPr>
                          <wps:spPr bwMode="auto">
                            <a:xfrm>
                              <a:off x="3279800" y="1057294"/>
                              <a:ext cx="44" cy="163"/>
                            </a:xfrm>
                            <a:custGeom>
                              <a:avLst/>
                              <a:gdLst>
                                <a:gd name="T0" fmla="*/ 26 w 59"/>
                                <a:gd name="T1" fmla="*/ 114 h 231"/>
                                <a:gd name="T2" fmla="*/ 0 w 59"/>
                                <a:gd name="T3" fmla="*/ 58 h 231"/>
                                <a:gd name="T4" fmla="*/ 26 w 59"/>
                                <a:gd name="T5" fmla="*/ 1 h 231"/>
                                <a:gd name="T6" fmla="*/ 31 w 59"/>
                                <a:gd name="T7" fmla="*/ 1 h 231"/>
                                <a:gd name="T8" fmla="*/ 31 w 59"/>
                                <a:gd name="T9" fmla="*/ 6 h 231"/>
                                <a:gd name="T10" fmla="*/ 7 w 59"/>
                                <a:gd name="T11" fmla="*/ 58 h 231"/>
                                <a:gd name="T12" fmla="*/ 31 w 59"/>
                                <a:gd name="T13" fmla="*/ 109 h 231"/>
                                <a:gd name="T14" fmla="*/ 31 w 59"/>
                                <a:gd name="T15" fmla="*/ 109 h 231"/>
                                <a:gd name="T16" fmla="*/ 31 w 59"/>
                                <a:gd name="T17" fmla="*/ 114 h 231"/>
                                <a:gd name="T18" fmla="*/ 29 w 59"/>
                                <a:gd name="T19" fmla="*/ 115 h 231"/>
                                <a:gd name="T20" fmla="*/ 26 w 59"/>
                                <a:gd name="T21" fmla="*/ 114 h 231"/>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59" h="231">
                                  <a:moveTo>
                                    <a:pt x="47" y="229"/>
                                  </a:moveTo>
                                  <a:cubicBezTo>
                                    <a:pt x="18" y="200"/>
                                    <a:pt x="0" y="160"/>
                                    <a:pt x="0" y="116"/>
                                  </a:cubicBezTo>
                                  <a:cubicBezTo>
                                    <a:pt x="0" y="72"/>
                                    <a:pt x="18" y="32"/>
                                    <a:pt x="47" y="3"/>
                                  </a:cubicBezTo>
                                  <a:cubicBezTo>
                                    <a:pt x="50" y="0"/>
                                    <a:pt x="54" y="0"/>
                                    <a:pt x="56" y="3"/>
                                  </a:cubicBezTo>
                                  <a:cubicBezTo>
                                    <a:pt x="59" y="6"/>
                                    <a:pt x="59" y="10"/>
                                    <a:pt x="56" y="12"/>
                                  </a:cubicBezTo>
                                  <a:cubicBezTo>
                                    <a:pt x="30" y="39"/>
                                    <a:pt x="13" y="75"/>
                                    <a:pt x="13" y="116"/>
                                  </a:cubicBezTo>
                                  <a:cubicBezTo>
                                    <a:pt x="13" y="157"/>
                                    <a:pt x="30" y="193"/>
                                    <a:pt x="56" y="220"/>
                                  </a:cubicBezTo>
                                  <a:cubicBezTo>
                                    <a:pt x="56" y="220"/>
                                    <a:pt x="56" y="220"/>
                                    <a:pt x="56" y="220"/>
                                  </a:cubicBezTo>
                                  <a:cubicBezTo>
                                    <a:pt x="59" y="222"/>
                                    <a:pt x="59" y="226"/>
                                    <a:pt x="56" y="229"/>
                                  </a:cubicBezTo>
                                  <a:cubicBezTo>
                                    <a:pt x="55" y="230"/>
                                    <a:pt x="53" y="231"/>
                                    <a:pt x="52" y="231"/>
                                  </a:cubicBezTo>
                                  <a:cubicBezTo>
                                    <a:pt x="50" y="231"/>
                                    <a:pt x="48" y="230"/>
                                    <a:pt x="47" y="229"/>
                                  </a:cubicBezTo>
                                  <a:close/>
                                </a:path>
                              </a:pathLst>
                            </a:custGeom>
                            <a:solidFill>
                              <a:srgbClr val="FFFFFF"/>
                            </a:solidFill>
                            <a:ln w="9525">
                              <a:solidFill>
                                <a:schemeClr val="hlink"/>
                              </a:solidFill>
                              <a:round/>
                              <a:headEnd/>
                              <a:tailEnd/>
                            </a:ln>
                          </wps:spPr>
                          <wps:bodyPr/>
                        </wps:wsp>
                        <wps:wsp>
                          <wps:cNvPr id="90" name="Freeform 465">
                            <a:extLst>
                              <a:ext uri="{FF2B5EF4-FFF2-40B4-BE49-F238E27FC236}">
                                <a16:creationId xmlns:a16="http://schemas.microsoft.com/office/drawing/2014/main" id="{B116E152-EF8B-4E19-996E-D3C749D23113}"/>
                              </a:ext>
                            </a:extLst>
                          </wps:cNvPr>
                          <wps:cNvSpPr>
                            <a:spLocks/>
                          </wps:cNvSpPr>
                          <wps:spPr bwMode="auto">
                            <a:xfrm>
                              <a:off x="3279775" y="1057275"/>
                              <a:ext cx="52" cy="201"/>
                            </a:xfrm>
                            <a:custGeom>
                              <a:avLst/>
                              <a:gdLst>
                                <a:gd name="T0" fmla="*/ 32 w 70"/>
                                <a:gd name="T1" fmla="*/ 141 h 285"/>
                                <a:gd name="T2" fmla="*/ 0 w 70"/>
                                <a:gd name="T3" fmla="*/ 71 h 285"/>
                                <a:gd name="T4" fmla="*/ 32 w 70"/>
                                <a:gd name="T5" fmla="*/ 1 h 285"/>
                                <a:gd name="T6" fmla="*/ 32 w 70"/>
                                <a:gd name="T7" fmla="*/ 1 h 285"/>
                                <a:gd name="T8" fmla="*/ 37 w 70"/>
                                <a:gd name="T9" fmla="*/ 1 h 285"/>
                                <a:gd name="T10" fmla="*/ 37 w 70"/>
                                <a:gd name="T11" fmla="*/ 6 h 285"/>
                                <a:gd name="T12" fmla="*/ 7 w 70"/>
                                <a:gd name="T13" fmla="*/ 71 h 285"/>
                                <a:gd name="T14" fmla="*/ 37 w 70"/>
                                <a:gd name="T15" fmla="*/ 136 h 285"/>
                                <a:gd name="T16" fmla="*/ 37 w 70"/>
                                <a:gd name="T17" fmla="*/ 141 h 285"/>
                                <a:gd name="T18" fmla="*/ 34 w 70"/>
                                <a:gd name="T19" fmla="*/ 142 h 285"/>
                                <a:gd name="T20" fmla="*/ 32 w 70"/>
                                <a:gd name="T21" fmla="*/ 141 h 28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70" h="285">
                                  <a:moveTo>
                                    <a:pt x="58" y="283"/>
                                  </a:moveTo>
                                  <a:cubicBezTo>
                                    <a:pt x="22" y="247"/>
                                    <a:pt x="0" y="198"/>
                                    <a:pt x="0" y="143"/>
                                  </a:cubicBezTo>
                                  <a:cubicBezTo>
                                    <a:pt x="0" y="88"/>
                                    <a:pt x="22" y="39"/>
                                    <a:pt x="58" y="3"/>
                                  </a:cubicBezTo>
                                  <a:cubicBezTo>
                                    <a:pt x="58" y="3"/>
                                    <a:pt x="58" y="3"/>
                                    <a:pt x="58" y="3"/>
                                  </a:cubicBezTo>
                                  <a:cubicBezTo>
                                    <a:pt x="60" y="0"/>
                                    <a:pt x="64" y="0"/>
                                    <a:pt x="67" y="3"/>
                                  </a:cubicBezTo>
                                  <a:cubicBezTo>
                                    <a:pt x="70" y="5"/>
                                    <a:pt x="70" y="10"/>
                                    <a:pt x="67" y="12"/>
                                  </a:cubicBezTo>
                                  <a:cubicBezTo>
                                    <a:pt x="34" y="46"/>
                                    <a:pt x="13" y="92"/>
                                    <a:pt x="13" y="143"/>
                                  </a:cubicBezTo>
                                  <a:cubicBezTo>
                                    <a:pt x="13" y="194"/>
                                    <a:pt x="34" y="240"/>
                                    <a:pt x="67" y="274"/>
                                  </a:cubicBezTo>
                                  <a:cubicBezTo>
                                    <a:pt x="70" y="276"/>
                                    <a:pt x="70" y="281"/>
                                    <a:pt x="67" y="283"/>
                                  </a:cubicBezTo>
                                  <a:cubicBezTo>
                                    <a:pt x="66" y="284"/>
                                    <a:pt x="64" y="285"/>
                                    <a:pt x="62" y="285"/>
                                  </a:cubicBezTo>
                                  <a:cubicBezTo>
                                    <a:pt x="61" y="285"/>
                                    <a:pt x="59" y="284"/>
                                    <a:pt x="58" y="283"/>
                                  </a:cubicBezTo>
                                  <a:close/>
                                </a:path>
                              </a:pathLst>
                            </a:custGeom>
                            <a:solidFill>
                              <a:srgbClr val="FFFFFF"/>
                            </a:solidFill>
                            <a:ln w="9525">
                              <a:solidFill>
                                <a:schemeClr val="hlink"/>
                              </a:solidFill>
                              <a:round/>
                              <a:headEnd/>
                              <a:tailEnd/>
                            </a:ln>
                          </wps:spPr>
                          <wps:bodyPr/>
                        </wps:wsp>
                        <wps:wsp>
                          <wps:cNvPr id="91" name="Freeform 466">
                            <a:extLst>
                              <a:ext uri="{FF2B5EF4-FFF2-40B4-BE49-F238E27FC236}">
                                <a16:creationId xmlns:a16="http://schemas.microsoft.com/office/drawing/2014/main" id="{34D8BFD9-9BC4-448B-9C8C-5012BE00561F}"/>
                              </a:ext>
                            </a:extLst>
                          </wps:cNvPr>
                          <wps:cNvSpPr>
                            <a:spLocks/>
                          </wps:cNvSpPr>
                          <wps:spPr bwMode="auto">
                            <a:xfrm>
                              <a:off x="3279918" y="1057364"/>
                              <a:ext cx="68" cy="245"/>
                            </a:xfrm>
                            <a:custGeom>
                              <a:avLst/>
                              <a:gdLst>
                                <a:gd name="T0" fmla="*/ 30 w 91"/>
                                <a:gd name="T1" fmla="*/ 87 h 346"/>
                                <a:gd name="T2" fmla="*/ 30 w 91"/>
                                <a:gd name="T3" fmla="*/ 3 h 346"/>
                                <a:gd name="T4" fmla="*/ 25 w 91"/>
                                <a:gd name="T5" fmla="*/ 0 h 346"/>
                                <a:gd name="T6" fmla="*/ 22 w 91"/>
                                <a:gd name="T7" fmla="*/ 3 h 346"/>
                                <a:gd name="T8" fmla="*/ 22 w 91"/>
                                <a:gd name="T9" fmla="*/ 88 h 346"/>
                                <a:gd name="T10" fmla="*/ 0 w 91"/>
                                <a:gd name="T11" fmla="*/ 173 h 346"/>
                                <a:gd name="T12" fmla="*/ 7 w 91"/>
                                <a:gd name="T13" fmla="*/ 173 h 346"/>
                                <a:gd name="T14" fmla="*/ 22 w 91"/>
                                <a:gd name="T15" fmla="*/ 116 h 346"/>
                                <a:gd name="T16" fmla="*/ 22 w 91"/>
                                <a:gd name="T17" fmla="*/ 173 h 346"/>
                                <a:gd name="T18" fmla="*/ 30 w 91"/>
                                <a:gd name="T19" fmla="*/ 173 h 346"/>
                                <a:gd name="T20" fmla="*/ 30 w 91"/>
                                <a:gd name="T21" fmla="*/ 117 h 346"/>
                                <a:gd name="T22" fmla="*/ 43 w 91"/>
                                <a:gd name="T23" fmla="*/ 173 h 346"/>
                                <a:gd name="T24" fmla="*/ 51 w 91"/>
                                <a:gd name="T25" fmla="*/ 173 h 346"/>
                                <a:gd name="T26" fmla="*/ 30 w 91"/>
                                <a:gd name="T27" fmla="*/ 87 h 346"/>
                                <a:gd name="T28" fmla="*/ 30 w 91"/>
                                <a:gd name="T29" fmla="*/ 87 h 34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91" h="346">
                                  <a:moveTo>
                                    <a:pt x="53" y="173"/>
                                  </a:moveTo>
                                  <a:cubicBezTo>
                                    <a:pt x="53" y="6"/>
                                    <a:pt x="53" y="6"/>
                                    <a:pt x="53" y="6"/>
                                  </a:cubicBezTo>
                                  <a:cubicBezTo>
                                    <a:pt x="53" y="3"/>
                                    <a:pt x="50" y="0"/>
                                    <a:pt x="46" y="0"/>
                                  </a:cubicBezTo>
                                  <a:cubicBezTo>
                                    <a:pt x="43" y="0"/>
                                    <a:pt x="40" y="3"/>
                                    <a:pt x="40" y="6"/>
                                  </a:cubicBezTo>
                                  <a:cubicBezTo>
                                    <a:pt x="40" y="175"/>
                                    <a:pt x="40" y="175"/>
                                    <a:pt x="40" y="175"/>
                                  </a:cubicBezTo>
                                  <a:cubicBezTo>
                                    <a:pt x="0" y="346"/>
                                    <a:pt x="0" y="346"/>
                                    <a:pt x="0" y="346"/>
                                  </a:cubicBezTo>
                                  <a:cubicBezTo>
                                    <a:pt x="13" y="346"/>
                                    <a:pt x="13" y="346"/>
                                    <a:pt x="13" y="346"/>
                                  </a:cubicBezTo>
                                  <a:cubicBezTo>
                                    <a:pt x="40" y="232"/>
                                    <a:pt x="40" y="232"/>
                                    <a:pt x="40" y="232"/>
                                  </a:cubicBezTo>
                                  <a:cubicBezTo>
                                    <a:pt x="40" y="346"/>
                                    <a:pt x="40" y="346"/>
                                    <a:pt x="40" y="346"/>
                                  </a:cubicBezTo>
                                  <a:cubicBezTo>
                                    <a:pt x="53" y="346"/>
                                    <a:pt x="53" y="346"/>
                                    <a:pt x="53" y="346"/>
                                  </a:cubicBezTo>
                                  <a:cubicBezTo>
                                    <a:pt x="53" y="233"/>
                                    <a:pt x="53" y="233"/>
                                    <a:pt x="53" y="233"/>
                                  </a:cubicBezTo>
                                  <a:cubicBezTo>
                                    <a:pt x="78" y="346"/>
                                    <a:pt x="78" y="346"/>
                                    <a:pt x="78" y="346"/>
                                  </a:cubicBezTo>
                                  <a:cubicBezTo>
                                    <a:pt x="91" y="346"/>
                                    <a:pt x="91" y="346"/>
                                    <a:pt x="91" y="346"/>
                                  </a:cubicBezTo>
                                  <a:cubicBezTo>
                                    <a:pt x="53" y="174"/>
                                    <a:pt x="53" y="174"/>
                                    <a:pt x="53" y="174"/>
                                  </a:cubicBezTo>
                                  <a:lnTo>
                                    <a:pt x="53" y="173"/>
                                  </a:lnTo>
                                  <a:close/>
                                </a:path>
                              </a:pathLst>
                            </a:custGeom>
                            <a:solidFill>
                              <a:srgbClr val="FFFFFF"/>
                            </a:solidFill>
                            <a:ln w="9525">
                              <a:solidFill>
                                <a:schemeClr val="hlink"/>
                              </a:solidFill>
                              <a:round/>
                              <a:headEnd/>
                              <a:tailEnd/>
                            </a:ln>
                          </wps:spPr>
                          <wps:bodyPr/>
                        </wps:wsp>
                      </wpg:grpSp>
                      <wpg:grpSp>
                        <wpg:cNvPr id="23" name="Group 23">
                          <a:extLst>
                            <a:ext uri="{FF2B5EF4-FFF2-40B4-BE49-F238E27FC236}">
                              <a16:creationId xmlns:a16="http://schemas.microsoft.com/office/drawing/2014/main" id="{8079E5E3-AAC1-41DB-91FB-9DC9EA78EE47}"/>
                            </a:ext>
                          </a:extLst>
                        </wpg:cNvPr>
                        <wpg:cNvGrpSpPr>
                          <a:grpSpLocks/>
                        </wpg:cNvGrpSpPr>
                        <wpg:grpSpPr bwMode="auto">
                          <a:xfrm>
                            <a:off x="3845301" y="1308099"/>
                            <a:ext cx="360357" cy="382588"/>
                            <a:chOff x="3911600" y="1308100"/>
                            <a:chExt cx="354" cy="334"/>
                          </a:xfrm>
                        </wpg:grpSpPr>
                        <wps:wsp>
                          <wps:cNvPr id="66" name="Freeform 496">
                            <a:extLst>
                              <a:ext uri="{FF2B5EF4-FFF2-40B4-BE49-F238E27FC236}">
                                <a16:creationId xmlns:a16="http://schemas.microsoft.com/office/drawing/2014/main" id="{FC1B007B-7453-4EF4-B461-B7763C64C320}"/>
                              </a:ext>
                            </a:extLst>
                          </wps:cNvPr>
                          <wps:cNvSpPr>
                            <a:spLocks/>
                          </wps:cNvSpPr>
                          <wps:spPr bwMode="auto">
                            <a:xfrm>
                              <a:off x="3911853" y="1308158"/>
                              <a:ext cx="27" cy="87"/>
                            </a:xfrm>
                            <a:custGeom>
                              <a:avLst/>
                              <a:gdLst>
                                <a:gd name="T0" fmla="*/ 2 w 36"/>
                                <a:gd name="T1" fmla="*/ 61 h 122"/>
                                <a:gd name="T2" fmla="*/ 2 w 36"/>
                                <a:gd name="T3" fmla="*/ 56 h 122"/>
                                <a:gd name="T4" fmla="*/ 13 w 36"/>
                                <a:gd name="T5" fmla="*/ 31 h 122"/>
                                <a:gd name="T6" fmla="*/ 2 w 36"/>
                                <a:gd name="T7" fmla="*/ 6 h 122"/>
                                <a:gd name="T8" fmla="*/ 2 w 36"/>
                                <a:gd name="T9" fmla="*/ 1 h 122"/>
                                <a:gd name="T10" fmla="*/ 6 w 36"/>
                                <a:gd name="T11" fmla="*/ 1 h 122"/>
                                <a:gd name="T12" fmla="*/ 20 w 36"/>
                                <a:gd name="T13" fmla="*/ 31 h 122"/>
                                <a:gd name="T14" fmla="*/ 6 w 36"/>
                                <a:gd name="T15" fmla="*/ 61 h 122"/>
                                <a:gd name="T16" fmla="*/ 4 w 36"/>
                                <a:gd name="T17" fmla="*/ 62 h 122"/>
                                <a:gd name="T18" fmla="*/ 2 w 36"/>
                                <a:gd name="T19" fmla="*/ 61 h 12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6" h="122">
                                  <a:moveTo>
                                    <a:pt x="2" y="120"/>
                                  </a:moveTo>
                                  <a:cubicBezTo>
                                    <a:pt x="0" y="117"/>
                                    <a:pt x="0" y="113"/>
                                    <a:pt x="2" y="111"/>
                                  </a:cubicBezTo>
                                  <a:cubicBezTo>
                                    <a:pt x="15" y="98"/>
                                    <a:pt x="23" y="80"/>
                                    <a:pt x="23" y="61"/>
                                  </a:cubicBezTo>
                                  <a:cubicBezTo>
                                    <a:pt x="23" y="42"/>
                                    <a:pt x="15" y="24"/>
                                    <a:pt x="2" y="11"/>
                                  </a:cubicBezTo>
                                  <a:cubicBezTo>
                                    <a:pt x="0" y="9"/>
                                    <a:pt x="0" y="5"/>
                                    <a:pt x="2" y="2"/>
                                  </a:cubicBezTo>
                                  <a:cubicBezTo>
                                    <a:pt x="5" y="0"/>
                                    <a:pt x="9" y="0"/>
                                    <a:pt x="11" y="2"/>
                                  </a:cubicBezTo>
                                  <a:cubicBezTo>
                                    <a:pt x="26" y="17"/>
                                    <a:pt x="36" y="38"/>
                                    <a:pt x="36" y="61"/>
                                  </a:cubicBezTo>
                                  <a:cubicBezTo>
                                    <a:pt x="36" y="84"/>
                                    <a:pt x="26" y="105"/>
                                    <a:pt x="11" y="120"/>
                                  </a:cubicBezTo>
                                  <a:cubicBezTo>
                                    <a:pt x="10" y="121"/>
                                    <a:pt x="8" y="122"/>
                                    <a:pt x="7" y="122"/>
                                  </a:cubicBezTo>
                                  <a:cubicBezTo>
                                    <a:pt x="5" y="122"/>
                                    <a:pt x="3" y="121"/>
                                    <a:pt x="2" y="120"/>
                                  </a:cubicBezTo>
                                  <a:close/>
                                </a:path>
                              </a:pathLst>
                            </a:custGeom>
                            <a:solidFill>
                              <a:srgbClr val="FFFFFF"/>
                            </a:solidFill>
                            <a:ln w="9525">
                              <a:solidFill>
                                <a:srgbClr val="474D53"/>
                              </a:solidFill>
                              <a:round/>
                              <a:headEnd/>
                              <a:tailEnd/>
                            </a:ln>
                          </wps:spPr>
                          <wps:bodyPr/>
                        </wps:wsp>
                        <wps:wsp>
                          <wps:cNvPr id="67" name="Freeform 497">
                            <a:extLst>
                              <a:ext uri="{FF2B5EF4-FFF2-40B4-BE49-F238E27FC236}">
                                <a16:creationId xmlns:a16="http://schemas.microsoft.com/office/drawing/2014/main" id="{67325E42-FEB5-4CC8-991A-A224DCEAB4FD}"/>
                              </a:ext>
                            </a:extLst>
                          </wps:cNvPr>
                          <wps:cNvSpPr>
                            <a:spLocks/>
                          </wps:cNvSpPr>
                          <wps:spPr bwMode="auto">
                            <a:xfrm>
                              <a:off x="3911869" y="1308139"/>
                              <a:ext cx="34" cy="125"/>
                            </a:xfrm>
                            <a:custGeom>
                              <a:avLst/>
                              <a:gdLst>
                                <a:gd name="T0" fmla="*/ 1 w 47"/>
                                <a:gd name="T1" fmla="*/ 88 h 176"/>
                                <a:gd name="T2" fmla="*/ 1 w 47"/>
                                <a:gd name="T3" fmla="*/ 83 h 176"/>
                                <a:gd name="T4" fmla="*/ 18 w 47"/>
                                <a:gd name="T5" fmla="*/ 45 h 176"/>
                                <a:gd name="T6" fmla="*/ 1 w 47"/>
                                <a:gd name="T7" fmla="*/ 6 h 176"/>
                                <a:gd name="T8" fmla="*/ 1 w 47"/>
                                <a:gd name="T9" fmla="*/ 1 h 176"/>
                                <a:gd name="T10" fmla="*/ 6 w 47"/>
                                <a:gd name="T11" fmla="*/ 1 h 176"/>
                                <a:gd name="T12" fmla="*/ 25 w 47"/>
                                <a:gd name="T13" fmla="*/ 45 h 176"/>
                                <a:gd name="T14" fmla="*/ 7 w 47"/>
                                <a:gd name="T15" fmla="*/ 88 h 176"/>
                                <a:gd name="T16" fmla="*/ 4 w 47"/>
                                <a:gd name="T17" fmla="*/ 89 h 176"/>
                                <a:gd name="T18" fmla="*/ 1 w 47"/>
                                <a:gd name="T19" fmla="*/ 88 h 17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47" h="176">
                                  <a:moveTo>
                                    <a:pt x="2" y="174"/>
                                  </a:moveTo>
                                  <a:cubicBezTo>
                                    <a:pt x="0" y="171"/>
                                    <a:pt x="0" y="167"/>
                                    <a:pt x="2" y="165"/>
                                  </a:cubicBezTo>
                                  <a:cubicBezTo>
                                    <a:pt x="22" y="145"/>
                                    <a:pt x="34" y="118"/>
                                    <a:pt x="34" y="88"/>
                                  </a:cubicBezTo>
                                  <a:cubicBezTo>
                                    <a:pt x="34" y="58"/>
                                    <a:pt x="22" y="31"/>
                                    <a:pt x="2" y="11"/>
                                  </a:cubicBezTo>
                                  <a:cubicBezTo>
                                    <a:pt x="0" y="9"/>
                                    <a:pt x="0" y="5"/>
                                    <a:pt x="2" y="2"/>
                                  </a:cubicBezTo>
                                  <a:cubicBezTo>
                                    <a:pt x="5" y="0"/>
                                    <a:pt x="9" y="0"/>
                                    <a:pt x="11" y="2"/>
                                  </a:cubicBezTo>
                                  <a:cubicBezTo>
                                    <a:pt x="33" y="24"/>
                                    <a:pt x="47" y="55"/>
                                    <a:pt x="47" y="88"/>
                                  </a:cubicBezTo>
                                  <a:cubicBezTo>
                                    <a:pt x="47" y="122"/>
                                    <a:pt x="33" y="152"/>
                                    <a:pt x="12" y="174"/>
                                  </a:cubicBezTo>
                                  <a:cubicBezTo>
                                    <a:pt x="10" y="175"/>
                                    <a:pt x="9" y="176"/>
                                    <a:pt x="7" y="176"/>
                                  </a:cubicBezTo>
                                  <a:cubicBezTo>
                                    <a:pt x="5" y="176"/>
                                    <a:pt x="4" y="175"/>
                                    <a:pt x="2" y="174"/>
                                  </a:cubicBezTo>
                                  <a:close/>
                                </a:path>
                              </a:pathLst>
                            </a:custGeom>
                            <a:solidFill>
                              <a:srgbClr val="FFFFFF"/>
                            </a:solidFill>
                            <a:ln w="9525">
                              <a:solidFill>
                                <a:srgbClr val="474D53"/>
                              </a:solidFill>
                              <a:round/>
                              <a:headEnd/>
                              <a:tailEnd/>
                            </a:ln>
                          </wps:spPr>
                          <wps:bodyPr/>
                        </wps:wsp>
                        <wps:wsp>
                          <wps:cNvPr id="68" name="Freeform 498">
                            <a:extLst>
                              <a:ext uri="{FF2B5EF4-FFF2-40B4-BE49-F238E27FC236}">
                                <a16:creationId xmlns:a16="http://schemas.microsoft.com/office/drawing/2014/main" id="{1291F9D2-1E19-45C3-9BEA-B71BCF0CFA55}"/>
                              </a:ext>
                            </a:extLst>
                          </wps:cNvPr>
                          <wps:cNvSpPr>
                            <a:spLocks/>
                          </wps:cNvSpPr>
                          <wps:spPr bwMode="auto">
                            <a:xfrm>
                              <a:off x="3911886" y="1308119"/>
                              <a:ext cx="42" cy="163"/>
                            </a:xfrm>
                            <a:custGeom>
                              <a:avLst/>
                              <a:gdLst>
                                <a:gd name="T0" fmla="*/ 1 w 58"/>
                                <a:gd name="T1" fmla="*/ 114 h 231"/>
                                <a:gd name="T2" fmla="*/ 1 w 58"/>
                                <a:gd name="T3" fmla="*/ 109 h 231"/>
                                <a:gd name="T4" fmla="*/ 24 w 58"/>
                                <a:gd name="T5" fmla="*/ 58 h 231"/>
                                <a:gd name="T6" fmla="*/ 1 w 58"/>
                                <a:gd name="T7" fmla="*/ 6 h 231"/>
                                <a:gd name="T8" fmla="*/ 1 w 58"/>
                                <a:gd name="T9" fmla="*/ 1 h 231"/>
                                <a:gd name="T10" fmla="*/ 7 w 58"/>
                                <a:gd name="T11" fmla="*/ 1 h 231"/>
                                <a:gd name="T12" fmla="*/ 30 w 58"/>
                                <a:gd name="T13" fmla="*/ 58 h 231"/>
                                <a:gd name="T14" fmla="*/ 7 w 58"/>
                                <a:gd name="T15" fmla="*/ 114 h 231"/>
                                <a:gd name="T16" fmla="*/ 4 w 58"/>
                                <a:gd name="T17" fmla="*/ 115 h 231"/>
                                <a:gd name="T18" fmla="*/ 1 w 58"/>
                                <a:gd name="T19" fmla="*/ 114 h 231"/>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58" h="231">
                                  <a:moveTo>
                                    <a:pt x="2" y="229"/>
                                  </a:moveTo>
                                  <a:cubicBezTo>
                                    <a:pt x="0" y="226"/>
                                    <a:pt x="0" y="222"/>
                                    <a:pt x="2" y="220"/>
                                  </a:cubicBezTo>
                                  <a:cubicBezTo>
                                    <a:pt x="29" y="193"/>
                                    <a:pt x="45" y="157"/>
                                    <a:pt x="45" y="116"/>
                                  </a:cubicBezTo>
                                  <a:cubicBezTo>
                                    <a:pt x="45" y="75"/>
                                    <a:pt x="29" y="39"/>
                                    <a:pt x="2" y="12"/>
                                  </a:cubicBezTo>
                                  <a:cubicBezTo>
                                    <a:pt x="0" y="10"/>
                                    <a:pt x="0" y="6"/>
                                    <a:pt x="2" y="3"/>
                                  </a:cubicBezTo>
                                  <a:cubicBezTo>
                                    <a:pt x="5" y="0"/>
                                    <a:pt x="9" y="0"/>
                                    <a:pt x="12" y="3"/>
                                  </a:cubicBezTo>
                                  <a:cubicBezTo>
                                    <a:pt x="41" y="32"/>
                                    <a:pt x="58" y="72"/>
                                    <a:pt x="58" y="116"/>
                                  </a:cubicBezTo>
                                  <a:cubicBezTo>
                                    <a:pt x="58" y="160"/>
                                    <a:pt x="41" y="200"/>
                                    <a:pt x="12" y="229"/>
                                  </a:cubicBezTo>
                                  <a:cubicBezTo>
                                    <a:pt x="10" y="230"/>
                                    <a:pt x="9" y="231"/>
                                    <a:pt x="7" y="231"/>
                                  </a:cubicBezTo>
                                  <a:cubicBezTo>
                                    <a:pt x="5" y="231"/>
                                    <a:pt x="4" y="230"/>
                                    <a:pt x="2" y="229"/>
                                  </a:cubicBezTo>
                                  <a:close/>
                                </a:path>
                              </a:pathLst>
                            </a:custGeom>
                            <a:solidFill>
                              <a:srgbClr val="FFFFFF"/>
                            </a:solidFill>
                            <a:ln w="9525">
                              <a:solidFill>
                                <a:srgbClr val="474D53"/>
                              </a:solidFill>
                              <a:round/>
                              <a:headEnd/>
                              <a:tailEnd/>
                            </a:ln>
                          </wps:spPr>
                          <wps:bodyPr/>
                        </wps:wsp>
                        <wps:wsp>
                          <wps:cNvPr id="69" name="Freeform 499">
                            <a:extLst>
                              <a:ext uri="{FF2B5EF4-FFF2-40B4-BE49-F238E27FC236}">
                                <a16:creationId xmlns:a16="http://schemas.microsoft.com/office/drawing/2014/main" id="{282C1378-8FF6-40A0-962C-96C44D6FFD2B}"/>
                              </a:ext>
                            </a:extLst>
                          </wps:cNvPr>
                          <wps:cNvSpPr>
                            <a:spLocks/>
                          </wps:cNvSpPr>
                          <wps:spPr bwMode="auto">
                            <a:xfrm>
                              <a:off x="3911902" y="1308100"/>
                              <a:ext cx="52" cy="201"/>
                            </a:xfrm>
                            <a:custGeom>
                              <a:avLst/>
                              <a:gdLst>
                                <a:gd name="T0" fmla="*/ 1 w 70"/>
                                <a:gd name="T1" fmla="*/ 141 h 285"/>
                                <a:gd name="T2" fmla="*/ 1 w 70"/>
                                <a:gd name="T3" fmla="*/ 136 h 285"/>
                                <a:gd name="T4" fmla="*/ 31 w 70"/>
                                <a:gd name="T5" fmla="*/ 71 h 285"/>
                                <a:gd name="T6" fmla="*/ 1 w 70"/>
                                <a:gd name="T7" fmla="*/ 6 h 285"/>
                                <a:gd name="T8" fmla="*/ 1 w 70"/>
                                <a:gd name="T9" fmla="*/ 1 h 285"/>
                                <a:gd name="T10" fmla="*/ 7 w 70"/>
                                <a:gd name="T11" fmla="*/ 1 h 285"/>
                                <a:gd name="T12" fmla="*/ 39 w 70"/>
                                <a:gd name="T13" fmla="*/ 71 h 285"/>
                                <a:gd name="T14" fmla="*/ 7 w 70"/>
                                <a:gd name="T15" fmla="*/ 141 h 285"/>
                                <a:gd name="T16" fmla="*/ 4 w 70"/>
                                <a:gd name="T17" fmla="*/ 142 h 285"/>
                                <a:gd name="T18" fmla="*/ 1 w 70"/>
                                <a:gd name="T19" fmla="*/ 141 h 28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70" h="285">
                                  <a:moveTo>
                                    <a:pt x="3" y="283"/>
                                  </a:moveTo>
                                  <a:cubicBezTo>
                                    <a:pt x="0" y="281"/>
                                    <a:pt x="0" y="276"/>
                                    <a:pt x="3" y="274"/>
                                  </a:cubicBezTo>
                                  <a:cubicBezTo>
                                    <a:pt x="36" y="240"/>
                                    <a:pt x="57" y="194"/>
                                    <a:pt x="57" y="143"/>
                                  </a:cubicBezTo>
                                  <a:cubicBezTo>
                                    <a:pt x="57" y="92"/>
                                    <a:pt x="36" y="46"/>
                                    <a:pt x="3" y="12"/>
                                  </a:cubicBezTo>
                                  <a:cubicBezTo>
                                    <a:pt x="0" y="10"/>
                                    <a:pt x="0" y="5"/>
                                    <a:pt x="3" y="3"/>
                                  </a:cubicBezTo>
                                  <a:cubicBezTo>
                                    <a:pt x="5" y="0"/>
                                    <a:pt x="9" y="0"/>
                                    <a:pt x="12" y="3"/>
                                  </a:cubicBezTo>
                                  <a:cubicBezTo>
                                    <a:pt x="48" y="39"/>
                                    <a:pt x="70" y="88"/>
                                    <a:pt x="70" y="143"/>
                                  </a:cubicBezTo>
                                  <a:cubicBezTo>
                                    <a:pt x="70" y="198"/>
                                    <a:pt x="48" y="247"/>
                                    <a:pt x="12" y="283"/>
                                  </a:cubicBezTo>
                                  <a:cubicBezTo>
                                    <a:pt x="11" y="284"/>
                                    <a:pt x="9" y="285"/>
                                    <a:pt x="7" y="285"/>
                                  </a:cubicBezTo>
                                  <a:cubicBezTo>
                                    <a:pt x="6" y="285"/>
                                    <a:pt x="4" y="284"/>
                                    <a:pt x="3" y="283"/>
                                  </a:cubicBezTo>
                                  <a:close/>
                                </a:path>
                              </a:pathLst>
                            </a:custGeom>
                            <a:solidFill>
                              <a:srgbClr val="FFFFFF"/>
                            </a:solidFill>
                            <a:ln w="9525">
                              <a:solidFill>
                                <a:srgbClr val="474D53"/>
                              </a:solidFill>
                              <a:round/>
                              <a:headEnd/>
                              <a:tailEnd/>
                            </a:ln>
                          </wps:spPr>
                          <wps:bodyPr/>
                        </wps:wsp>
                        <wps:wsp>
                          <wps:cNvPr id="70" name="Oval 70">
                            <a:extLst>
                              <a:ext uri="{FF2B5EF4-FFF2-40B4-BE49-F238E27FC236}">
                                <a16:creationId xmlns:a16="http://schemas.microsoft.com/office/drawing/2014/main" id="{99E0B490-8EC5-4120-AF8F-F1D27C9034D6}"/>
                              </a:ext>
                            </a:extLst>
                          </wps:cNvPr>
                          <wps:cNvSpPr>
                            <a:spLocks noChangeArrowheads="1"/>
                          </wps:cNvSpPr>
                          <wps:spPr bwMode="auto">
                            <a:xfrm>
                              <a:off x="3911713" y="1308170"/>
                              <a:ext cx="24" cy="60"/>
                            </a:xfrm>
                            <a:prstGeom prst="ellipse">
                              <a:avLst/>
                            </a:prstGeom>
                            <a:solidFill>
                              <a:srgbClr val="FFFFFF"/>
                            </a:solidFill>
                            <a:ln w="9525">
                              <a:solidFill>
                                <a:srgbClr val="474D53"/>
                              </a:solidFill>
                              <a:round/>
                              <a:headEnd/>
                              <a:tailEnd/>
                            </a:ln>
                          </wps:spPr>
                          <wps:bodyPr/>
                        </wps:wsp>
                        <wps:wsp>
                          <wps:cNvPr id="71" name="Freeform 501">
                            <a:extLst>
                              <a:ext uri="{FF2B5EF4-FFF2-40B4-BE49-F238E27FC236}">
                                <a16:creationId xmlns:a16="http://schemas.microsoft.com/office/drawing/2014/main" id="{307A3C4B-004E-4956-A356-61690EA2DB5C}"/>
                              </a:ext>
                            </a:extLst>
                          </wps:cNvPr>
                          <wps:cNvSpPr>
                            <a:spLocks/>
                          </wps:cNvSpPr>
                          <wps:spPr bwMode="auto">
                            <a:xfrm>
                              <a:off x="3911731" y="1308170"/>
                              <a:ext cx="33" cy="60"/>
                            </a:xfrm>
                            <a:custGeom>
                              <a:avLst/>
                              <a:gdLst>
                                <a:gd name="T0" fmla="*/ 16 w 43"/>
                                <a:gd name="T1" fmla="*/ 0 h 85"/>
                                <a:gd name="T2" fmla="*/ 2 w 43"/>
                                <a:gd name="T3" fmla="*/ 0 h 85"/>
                                <a:gd name="T4" fmla="*/ 2 w 43"/>
                                <a:gd name="T5" fmla="*/ 0 h 85"/>
                                <a:gd name="T6" fmla="*/ 9 w 43"/>
                                <a:gd name="T7" fmla="*/ 21 h 85"/>
                                <a:gd name="T8" fmla="*/ 0 w 43"/>
                                <a:gd name="T9" fmla="*/ 42 h 85"/>
                                <a:gd name="T10" fmla="*/ 16 w 43"/>
                                <a:gd name="T11" fmla="*/ 42 h 85"/>
                                <a:gd name="T12" fmla="*/ 25 w 43"/>
                                <a:gd name="T13" fmla="*/ 21 h 85"/>
                                <a:gd name="T14" fmla="*/ 16 w 43"/>
                                <a:gd name="T15" fmla="*/ 0 h 85"/>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43" h="85">
                                  <a:moveTo>
                                    <a:pt x="27" y="0"/>
                                  </a:moveTo>
                                  <a:cubicBezTo>
                                    <a:pt x="3" y="0"/>
                                    <a:pt x="3" y="0"/>
                                    <a:pt x="3" y="0"/>
                                  </a:cubicBezTo>
                                  <a:cubicBezTo>
                                    <a:pt x="3" y="0"/>
                                    <a:pt x="3" y="0"/>
                                    <a:pt x="3" y="0"/>
                                  </a:cubicBezTo>
                                  <a:cubicBezTo>
                                    <a:pt x="12" y="2"/>
                                    <a:pt x="16" y="20"/>
                                    <a:pt x="16" y="43"/>
                                  </a:cubicBezTo>
                                  <a:cubicBezTo>
                                    <a:pt x="16" y="66"/>
                                    <a:pt x="9" y="85"/>
                                    <a:pt x="0" y="85"/>
                                  </a:cubicBezTo>
                                  <a:cubicBezTo>
                                    <a:pt x="27" y="85"/>
                                    <a:pt x="27" y="85"/>
                                    <a:pt x="27" y="85"/>
                                  </a:cubicBezTo>
                                  <a:cubicBezTo>
                                    <a:pt x="35" y="85"/>
                                    <a:pt x="43" y="66"/>
                                    <a:pt x="43" y="43"/>
                                  </a:cubicBezTo>
                                  <a:cubicBezTo>
                                    <a:pt x="43" y="19"/>
                                    <a:pt x="35" y="0"/>
                                    <a:pt x="27" y="0"/>
                                  </a:cubicBezTo>
                                </a:path>
                              </a:pathLst>
                            </a:custGeom>
                            <a:solidFill>
                              <a:srgbClr val="FFFFFF"/>
                            </a:solidFill>
                            <a:ln w="9525">
                              <a:solidFill>
                                <a:srgbClr val="474D53"/>
                              </a:solidFill>
                              <a:round/>
                              <a:headEnd/>
                              <a:tailEnd/>
                            </a:ln>
                          </wps:spPr>
                          <wps:bodyPr/>
                        </wps:wsp>
                        <wps:wsp>
                          <wps:cNvPr id="72" name="Oval 72">
                            <a:extLst>
                              <a:ext uri="{FF2B5EF4-FFF2-40B4-BE49-F238E27FC236}">
                                <a16:creationId xmlns:a16="http://schemas.microsoft.com/office/drawing/2014/main" id="{088FAA5C-64A2-4EA8-B3AD-11E6BBD3B7C9}"/>
                              </a:ext>
                            </a:extLst>
                          </wps:cNvPr>
                          <wps:cNvSpPr>
                            <a:spLocks noChangeArrowheads="1"/>
                          </wps:cNvSpPr>
                          <wps:spPr bwMode="auto">
                            <a:xfrm>
                              <a:off x="3911817" y="1308170"/>
                              <a:ext cx="23" cy="60"/>
                            </a:xfrm>
                            <a:prstGeom prst="ellipse">
                              <a:avLst/>
                            </a:prstGeom>
                            <a:solidFill>
                              <a:srgbClr val="FFFFFF"/>
                            </a:solidFill>
                            <a:ln w="9525">
                              <a:solidFill>
                                <a:srgbClr val="474D53"/>
                              </a:solidFill>
                              <a:round/>
                              <a:headEnd/>
                              <a:tailEnd/>
                            </a:ln>
                          </wps:spPr>
                          <wps:bodyPr/>
                        </wps:wsp>
                        <wps:wsp>
                          <wps:cNvPr id="73" name="Freeform 503">
                            <a:extLst>
                              <a:ext uri="{FF2B5EF4-FFF2-40B4-BE49-F238E27FC236}">
                                <a16:creationId xmlns:a16="http://schemas.microsoft.com/office/drawing/2014/main" id="{0A558C6A-06AD-46AC-AFE1-69C114A84B77}"/>
                              </a:ext>
                            </a:extLst>
                          </wps:cNvPr>
                          <wps:cNvSpPr>
                            <a:spLocks/>
                          </wps:cNvSpPr>
                          <wps:spPr bwMode="auto">
                            <a:xfrm>
                              <a:off x="3911792" y="1308170"/>
                              <a:ext cx="30" cy="60"/>
                            </a:xfrm>
                            <a:custGeom>
                              <a:avLst/>
                              <a:gdLst>
                                <a:gd name="T0" fmla="*/ 8 w 42"/>
                                <a:gd name="T1" fmla="*/ 0 h 85"/>
                                <a:gd name="T2" fmla="*/ 20 w 42"/>
                                <a:gd name="T3" fmla="*/ 0 h 85"/>
                                <a:gd name="T4" fmla="*/ 20 w 42"/>
                                <a:gd name="T5" fmla="*/ 0 h 85"/>
                                <a:gd name="T6" fmla="*/ 14 w 42"/>
                                <a:gd name="T7" fmla="*/ 21 h 85"/>
                                <a:gd name="T8" fmla="*/ 21 w 42"/>
                                <a:gd name="T9" fmla="*/ 42 h 85"/>
                                <a:gd name="T10" fmla="*/ 8 w 42"/>
                                <a:gd name="T11" fmla="*/ 42 h 85"/>
                                <a:gd name="T12" fmla="*/ 0 w 42"/>
                                <a:gd name="T13" fmla="*/ 21 h 85"/>
                                <a:gd name="T14" fmla="*/ 8 w 42"/>
                                <a:gd name="T15" fmla="*/ 0 h 85"/>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42" h="85">
                                  <a:moveTo>
                                    <a:pt x="16" y="0"/>
                                  </a:moveTo>
                                  <a:cubicBezTo>
                                    <a:pt x="39" y="0"/>
                                    <a:pt x="39" y="0"/>
                                    <a:pt x="39" y="0"/>
                                  </a:cubicBezTo>
                                  <a:cubicBezTo>
                                    <a:pt x="39" y="0"/>
                                    <a:pt x="39" y="0"/>
                                    <a:pt x="39" y="0"/>
                                  </a:cubicBezTo>
                                  <a:cubicBezTo>
                                    <a:pt x="31" y="2"/>
                                    <a:pt x="26" y="20"/>
                                    <a:pt x="26" y="43"/>
                                  </a:cubicBezTo>
                                  <a:cubicBezTo>
                                    <a:pt x="26" y="66"/>
                                    <a:pt x="34" y="85"/>
                                    <a:pt x="42" y="85"/>
                                  </a:cubicBezTo>
                                  <a:cubicBezTo>
                                    <a:pt x="16" y="85"/>
                                    <a:pt x="16" y="85"/>
                                    <a:pt x="16" y="85"/>
                                  </a:cubicBezTo>
                                  <a:cubicBezTo>
                                    <a:pt x="7" y="85"/>
                                    <a:pt x="0" y="66"/>
                                    <a:pt x="0" y="43"/>
                                  </a:cubicBezTo>
                                  <a:cubicBezTo>
                                    <a:pt x="0" y="19"/>
                                    <a:pt x="7" y="0"/>
                                    <a:pt x="16" y="0"/>
                                  </a:cubicBezTo>
                                </a:path>
                              </a:pathLst>
                            </a:custGeom>
                            <a:solidFill>
                              <a:srgbClr val="FFFFFF"/>
                            </a:solidFill>
                            <a:ln w="9525">
                              <a:solidFill>
                                <a:srgbClr val="474D53"/>
                              </a:solidFill>
                              <a:round/>
                              <a:headEnd/>
                              <a:tailEnd/>
                            </a:ln>
                          </wps:spPr>
                          <wps:bodyPr/>
                        </wps:wsp>
                        <wps:wsp>
                          <wps:cNvPr id="74" name="Freeform 504">
                            <a:extLst>
                              <a:ext uri="{FF2B5EF4-FFF2-40B4-BE49-F238E27FC236}">
                                <a16:creationId xmlns:a16="http://schemas.microsoft.com/office/drawing/2014/main" id="{C844C7C6-2D53-471B-9647-AA9D22F326FC}"/>
                              </a:ext>
                            </a:extLst>
                          </wps:cNvPr>
                          <wps:cNvSpPr>
                            <a:spLocks/>
                          </wps:cNvSpPr>
                          <wps:spPr bwMode="auto">
                            <a:xfrm>
                              <a:off x="3911674" y="1308158"/>
                              <a:ext cx="27" cy="87"/>
                            </a:xfrm>
                            <a:custGeom>
                              <a:avLst/>
                              <a:gdLst>
                                <a:gd name="T0" fmla="*/ 14 w 36"/>
                                <a:gd name="T1" fmla="*/ 61 h 122"/>
                                <a:gd name="T2" fmla="*/ 0 w 36"/>
                                <a:gd name="T3" fmla="*/ 31 h 122"/>
                                <a:gd name="T4" fmla="*/ 14 w 36"/>
                                <a:gd name="T5" fmla="*/ 1 h 122"/>
                                <a:gd name="T6" fmla="*/ 20 w 36"/>
                                <a:gd name="T7" fmla="*/ 1 h 122"/>
                                <a:gd name="T8" fmla="*/ 20 w 36"/>
                                <a:gd name="T9" fmla="*/ 6 h 122"/>
                                <a:gd name="T10" fmla="*/ 8 w 36"/>
                                <a:gd name="T11" fmla="*/ 31 h 122"/>
                                <a:gd name="T12" fmla="*/ 20 w 36"/>
                                <a:gd name="T13" fmla="*/ 56 h 122"/>
                                <a:gd name="T14" fmla="*/ 20 w 36"/>
                                <a:gd name="T15" fmla="*/ 56 h 122"/>
                                <a:gd name="T16" fmla="*/ 20 w 36"/>
                                <a:gd name="T17" fmla="*/ 61 h 122"/>
                                <a:gd name="T18" fmla="*/ 17 w 36"/>
                                <a:gd name="T19" fmla="*/ 62 h 122"/>
                                <a:gd name="T20" fmla="*/ 14 w 36"/>
                                <a:gd name="T21" fmla="*/ 61 h 122"/>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36" h="122">
                                  <a:moveTo>
                                    <a:pt x="24" y="120"/>
                                  </a:moveTo>
                                  <a:cubicBezTo>
                                    <a:pt x="9" y="105"/>
                                    <a:pt x="0" y="84"/>
                                    <a:pt x="0" y="61"/>
                                  </a:cubicBezTo>
                                  <a:cubicBezTo>
                                    <a:pt x="0" y="38"/>
                                    <a:pt x="9" y="17"/>
                                    <a:pt x="24" y="2"/>
                                  </a:cubicBezTo>
                                  <a:cubicBezTo>
                                    <a:pt x="27" y="0"/>
                                    <a:pt x="31" y="0"/>
                                    <a:pt x="34" y="2"/>
                                  </a:cubicBezTo>
                                  <a:cubicBezTo>
                                    <a:pt x="36" y="5"/>
                                    <a:pt x="36" y="9"/>
                                    <a:pt x="34" y="11"/>
                                  </a:cubicBezTo>
                                  <a:cubicBezTo>
                                    <a:pt x="21" y="24"/>
                                    <a:pt x="13" y="42"/>
                                    <a:pt x="13" y="61"/>
                                  </a:cubicBezTo>
                                  <a:cubicBezTo>
                                    <a:pt x="13" y="80"/>
                                    <a:pt x="21" y="98"/>
                                    <a:pt x="34" y="111"/>
                                  </a:cubicBezTo>
                                  <a:cubicBezTo>
                                    <a:pt x="34" y="111"/>
                                    <a:pt x="34" y="111"/>
                                    <a:pt x="34" y="111"/>
                                  </a:cubicBezTo>
                                  <a:cubicBezTo>
                                    <a:pt x="36" y="113"/>
                                    <a:pt x="36" y="117"/>
                                    <a:pt x="34" y="120"/>
                                  </a:cubicBezTo>
                                  <a:cubicBezTo>
                                    <a:pt x="32" y="121"/>
                                    <a:pt x="31" y="122"/>
                                    <a:pt x="29" y="122"/>
                                  </a:cubicBezTo>
                                  <a:cubicBezTo>
                                    <a:pt x="27" y="122"/>
                                    <a:pt x="26" y="121"/>
                                    <a:pt x="24" y="120"/>
                                  </a:cubicBezTo>
                                  <a:close/>
                                </a:path>
                              </a:pathLst>
                            </a:custGeom>
                            <a:solidFill>
                              <a:srgbClr val="FFFFFF"/>
                            </a:solidFill>
                            <a:ln w="9525">
                              <a:solidFill>
                                <a:srgbClr val="474D53"/>
                              </a:solidFill>
                              <a:round/>
                              <a:headEnd/>
                              <a:tailEnd/>
                            </a:ln>
                          </wps:spPr>
                          <wps:bodyPr/>
                        </wps:wsp>
                        <wps:wsp>
                          <wps:cNvPr id="75" name="Freeform 505">
                            <a:extLst>
                              <a:ext uri="{FF2B5EF4-FFF2-40B4-BE49-F238E27FC236}">
                                <a16:creationId xmlns:a16="http://schemas.microsoft.com/office/drawing/2014/main" id="{F8A9D2A7-B265-4B8D-AA59-3563429A91BE}"/>
                              </a:ext>
                            </a:extLst>
                          </wps:cNvPr>
                          <wps:cNvSpPr>
                            <a:spLocks/>
                          </wps:cNvSpPr>
                          <wps:spPr bwMode="auto">
                            <a:xfrm>
                              <a:off x="3911650" y="1308139"/>
                              <a:ext cx="35" cy="125"/>
                            </a:xfrm>
                            <a:custGeom>
                              <a:avLst/>
                              <a:gdLst>
                                <a:gd name="T0" fmla="*/ 19 w 47"/>
                                <a:gd name="T1" fmla="*/ 88 h 176"/>
                                <a:gd name="T2" fmla="*/ 0 w 47"/>
                                <a:gd name="T3" fmla="*/ 45 h 176"/>
                                <a:gd name="T4" fmla="*/ 19 w 47"/>
                                <a:gd name="T5" fmla="*/ 1 h 176"/>
                                <a:gd name="T6" fmla="*/ 19 w 47"/>
                                <a:gd name="T7" fmla="*/ 1 h 176"/>
                                <a:gd name="T8" fmla="*/ 25 w 47"/>
                                <a:gd name="T9" fmla="*/ 1 h 176"/>
                                <a:gd name="T10" fmla="*/ 25 w 47"/>
                                <a:gd name="T11" fmla="*/ 6 h 176"/>
                                <a:gd name="T12" fmla="*/ 7 w 47"/>
                                <a:gd name="T13" fmla="*/ 45 h 176"/>
                                <a:gd name="T14" fmla="*/ 25 w 47"/>
                                <a:gd name="T15" fmla="*/ 83 h 176"/>
                                <a:gd name="T16" fmla="*/ 25 w 47"/>
                                <a:gd name="T17" fmla="*/ 88 h 176"/>
                                <a:gd name="T18" fmla="*/ 22 w 47"/>
                                <a:gd name="T19" fmla="*/ 89 h 176"/>
                                <a:gd name="T20" fmla="*/ 19 w 47"/>
                                <a:gd name="T21" fmla="*/ 88 h 17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47" h="176">
                                  <a:moveTo>
                                    <a:pt x="35" y="174"/>
                                  </a:moveTo>
                                  <a:cubicBezTo>
                                    <a:pt x="13" y="152"/>
                                    <a:pt x="0" y="122"/>
                                    <a:pt x="0" y="88"/>
                                  </a:cubicBezTo>
                                  <a:cubicBezTo>
                                    <a:pt x="0" y="55"/>
                                    <a:pt x="13" y="24"/>
                                    <a:pt x="35" y="2"/>
                                  </a:cubicBezTo>
                                  <a:cubicBezTo>
                                    <a:pt x="35" y="2"/>
                                    <a:pt x="35" y="2"/>
                                    <a:pt x="35" y="2"/>
                                  </a:cubicBezTo>
                                  <a:cubicBezTo>
                                    <a:pt x="38" y="0"/>
                                    <a:pt x="42" y="0"/>
                                    <a:pt x="44" y="2"/>
                                  </a:cubicBezTo>
                                  <a:cubicBezTo>
                                    <a:pt x="47" y="5"/>
                                    <a:pt x="47" y="9"/>
                                    <a:pt x="44" y="11"/>
                                  </a:cubicBezTo>
                                  <a:cubicBezTo>
                                    <a:pt x="25" y="31"/>
                                    <a:pt x="13" y="58"/>
                                    <a:pt x="13" y="88"/>
                                  </a:cubicBezTo>
                                  <a:cubicBezTo>
                                    <a:pt x="13" y="118"/>
                                    <a:pt x="25" y="145"/>
                                    <a:pt x="44" y="165"/>
                                  </a:cubicBezTo>
                                  <a:cubicBezTo>
                                    <a:pt x="47" y="167"/>
                                    <a:pt x="47" y="171"/>
                                    <a:pt x="44" y="174"/>
                                  </a:cubicBezTo>
                                  <a:cubicBezTo>
                                    <a:pt x="43" y="175"/>
                                    <a:pt x="42" y="176"/>
                                    <a:pt x="40" y="176"/>
                                  </a:cubicBezTo>
                                  <a:cubicBezTo>
                                    <a:pt x="38" y="176"/>
                                    <a:pt x="37" y="175"/>
                                    <a:pt x="35" y="174"/>
                                  </a:cubicBezTo>
                                  <a:close/>
                                </a:path>
                              </a:pathLst>
                            </a:custGeom>
                            <a:solidFill>
                              <a:srgbClr val="FFFFFF"/>
                            </a:solidFill>
                            <a:ln w="9525">
                              <a:solidFill>
                                <a:srgbClr val="474D53"/>
                              </a:solidFill>
                              <a:round/>
                              <a:headEnd/>
                              <a:tailEnd/>
                            </a:ln>
                          </wps:spPr>
                          <wps:bodyPr/>
                        </wps:wsp>
                        <wps:wsp>
                          <wps:cNvPr id="76" name="Freeform 506">
                            <a:extLst>
                              <a:ext uri="{FF2B5EF4-FFF2-40B4-BE49-F238E27FC236}">
                                <a16:creationId xmlns:a16="http://schemas.microsoft.com/office/drawing/2014/main" id="{A43AA039-3B9B-4BBF-B2BD-742ED702729E}"/>
                              </a:ext>
                            </a:extLst>
                          </wps:cNvPr>
                          <wps:cNvSpPr>
                            <a:spLocks/>
                          </wps:cNvSpPr>
                          <wps:spPr bwMode="auto">
                            <a:xfrm>
                              <a:off x="3911625" y="1308119"/>
                              <a:ext cx="44" cy="163"/>
                            </a:xfrm>
                            <a:custGeom>
                              <a:avLst/>
                              <a:gdLst>
                                <a:gd name="T0" fmla="*/ 26 w 59"/>
                                <a:gd name="T1" fmla="*/ 114 h 231"/>
                                <a:gd name="T2" fmla="*/ 0 w 59"/>
                                <a:gd name="T3" fmla="*/ 58 h 231"/>
                                <a:gd name="T4" fmla="*/ 26 w 59"/>
                                <a:gd name="T5" fmla="*/ 1 h 231"/>
                                <a:gd name="T6" fmla="*/ 31 w 59"/>
                                <a:gd name="T7" fmla="*/ 1 h 231"/>
                                <a:gd name="T8" fmla="*/ 31 w 59"/>
                                <a:gd name="T9" fmla="*/ 6 h 231"/>
                                <a:gd name="T10" fmla="*/ 7 w 59"/>
                                <a:gd name="T11" fmla="*/ 58 h 231"/>
                                <a:gd name="T12" fmla="*/ 31 w 59"/>
                                <a:gd name="T13" fmla="*/ 109 h 231"/>
                                <a:gd name="T14" fmla="*/ 31 w 59"/>
                                <a:gd name="T15" fmla="*/ 109 h 231"/>
                                <a:gd name="T16" fmla="*/ 31 w 59"/>
                                <a:gd name="T17" fmla="*/ 114 h 231"/>
                                <a:gd name="T18" fmla="*/ 29 w 59"/>
                                <a:gd name="T19" fmla="*/ 115 h 231"/>
                                <a:gd name="T20" fmla="*/ 26 w 59"/>
                                <a:gd name="T21" fmla="*/ 114 h 231"/>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59" h="231">
                                  <a:moveTo>
                                    <a:pt x="47" y="229"/>
                                  </a:moveTo>
                                  <a:cubicBezTo>
                                    <a:pt x="18" y="200"/>
                                    <a:pt x="0" y="160"/>
                                    <a:pt x="0" y="116"/>
                                  </a:cubicBezTo>
                                  <a:cubicBezTo>
                                    <a:pt x="0" y="72"/>
                                    <a:pt x="18" y="32"/>
                                    <a:pt x="47" y="3"/>
                                  </a:cubicBezTo>
                                  <a:cubicBezTo>
                                    <a:pt x="50" y="0"/>
                                    <a:pt x="54" y="0"/>
                                    <a:pt x="56" y="3"/>
                                  </a:cubicBezTo>
                                  <a:cubicBezTo>
                                    <a:pt x="59" y="6"/>
                                    <a:pt x="59" y="10"/>
                                    <a:pt x="56" y="12"/>
                                  </a:cubicBezTo>
                                  <a:cubicBezTo>
                                    <a:pt x="30" y="39"/>
                                    <a:pt x="13" y="75"/>
                                    <a:pt x="13" y="116"/>
                                  </a:cubicBezTo>
                                  <a:cubicBezTo>
                                    <a:pt x="13" y="157"/>
                                    <a:pt x="30" y="193"/>
                                    <a:pt x="56" y="220"/>
                                  </a:cubicBezTo>
                                  <a:cubicBezTo>
                                    <a:pt x="56" y="220"/>
                                    <a:pt x="56" y="220"/>
                                    <a:pt x="56" y="220"/>
                                  </a:cubicBezTo>
                                  <a:cubicBezTo>
                                    <a:pt x="59" y="222"/>
                                    <a:pt x="59" y="226"/>
                                    <a:pt x="56" y="229"/>
                                  </a:cubicBezTo>
                                  <a:cubicBezTo>
                                    <a:pt x="55" y="230"/>
                                    <a:pt x="53" y="231"/>
                                    <a:pt x="52" y="231"/>
                                  </a:cubicBezTo>
                                  <a:cubicBezTo>
                                    <a:pt x="50" y="231"/>
                                    <a:pt x="48" y="230"/>
                                    <a:pt x="47" y="229"/>
                                  </a:cubicBezTo>
                                  <a:close/>
                                </a:path>
                              </a:pathLst>
                            </a:custGeom>
                            <a:solidFill>
                              <a:srgbClr val="FFFFFF"/>
                            </a:solidFill>
                            <a:ln w="9525">
                              <a:solidFill>
                                <a:srgbClr val="474D53"/>
                              </a:solidFill>
                              <a:round/>
                              <a:headEnd/>
                              <a:tailEnd/>
                            </a:ln>
                          </wps:spPr>
                          <wps:bodyPr/>
                        </wps:wsp>
                        <wps:wsp>
                          <wps:cNvPr id="77" name="Freeform 507">
                            <a:extLst>
                              <a:ext uri="{FF2B5EF4-FFF2-40B4-BE49-F238E27FC236}">
                                <a16:creationId xmlns:a16="http://schemas.microsoft.com/office/drawing/2014/main" id="{30002FBA-0ECC-4BC3-8F3D-BD18BE08A93C}"/>
                              </a:ext>
                            </a:extLst>
                          </wps:cNvPr>
                          <wps:cNvSpPr>
                            <a:spLocks/>
                          </wps:cNvSpPr>
                          <wps:spPr bwMode="auto">
                            <a:xfrm>
                              <a:off x="3911600" y="1308100"/>
                              <a:ext cx="52" cy="201"/>
                            </a:xfrm>
                            <a:custGeom>
                              <a:avLst/>
                              <a:gdLst>
                                <a:gd name="T0" fmla="*/ 32 w 70"/>
                                <a:gd name="T1" fmla="*/ 141 h 285"/>
                                <a:gd name="T2" fmla="*/ 0 w 70"/>
                                <a:gd name="T3" fmla="*/ 71 h 285"/>
                                <a:gd name="T4" fmla="*/ 32 w 70"/>
                                <a:gd name="T5" fmla="*/ 1 h 285"/>
                                <a:gd name="T6" fmla="*/ 32 w 70"/>
                                <a:gd name="T7" fmla="*/ 1 h 285"/>
                                <a:gd name="T8" fmla="*/ 37 w 70"/>
                                <a:gd name="T9" fmla="*/ 1 h 285"/>
                                <a:gd name="T10" fmla="*/ 37 w 70"/>
                                <a:gd name="T11" fmla="*/ 6 h 285"/>
                                <a:gd name="T12" fmla="*/ 7 w 70"/>
                                <a:gd name="T13" fmla="*/ 71 h 285"/>
                                <a:gd name="T14" fmla="*/ 37 w 70"/>
                                <a:gd name="T15" fmla="*/ 136 h 285"/>
                                <a:gd name="T16" fmla="*/ 37 w 70"/>
                                <a:gd name="T17" fmla="*/ 141 h 285"/>
                                <a:gd name="T18" fmla="*/ 34 w 70"/>
                                <a:gd name="T19" fmla="*/ 142 h 285"/>
                                <a:gd name="T20" fmla="*/ 32 w 70"/>
                                <a:gd name="T21" fmla="*/ 141 h 28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70" h="285">
                                  <a:moveTo>
                                    <a:pt x="58" y="283"/>
                                  </a:moveTo>
                                  <a:cubicBezTo>
                                    <a:pt x="22" y="247"/>
                                    <a:pt x="0" y="198"/>
                                    <a:pt x="0" y="143"/>
                                  </a:cubicBezTo>
                                  <a:cubicBezTo>
                                    <a:pt x="0" y="88"/>
                                    <a:pt x="22" y="39"/>
                                    <a:pt x="58" y="3"/>
                                  </a:cubicBezTo>
                                  <a:cubicBezTo>
                                    <a:pt x="58" y="3"/>
                                    <a:pt x="58" y="3"/>
                                    <a:pt x="58" y="3"/>
                                  </a:cubicBezTo>
                                  <a:cubicBezTo>
                                    <a:pt x="60" y="0"/>
                                    <a:pt x="64" y="0"/>
                                    <a:pt x="67" y="3"/>
                                  </a:cubicBezTo>
                                  <a:cubicBezTo>
                                    <a:pt x="70" y="5"/>
                                    <a:pt x="70" y="10"/>
                                    <a:pt x="67" y="12"/>
                                  </a:cubicBezTo>
                                  <a:cubicBezTo>
                                    <a:pt x="34" y="46"/>
                                    <a:pt x="13" y="92"/>
                                    <a:pt x="13" y="143"/>
                                  </a:cubicBezTo>
                                  <a:cubicBezTo>
                                    <a:pt x="13" y="194"/>
                                    <a:pt x="34" y="240"/>
                                    <a:pt x="67" y="274"/>
                                  </a:cubicBezTo>
                                  <a:cubicBezTo>
                                    <a:pt x="70" y="276"/>
                                    <a:pt x="70" y="281"/>
                                    <a:pt x="67" y="283"/>
                                  </a:cubicBezTo>
                                  <a:cubicBezTo>
                                    <a:pt x="66" y="284"/>
                                    <a:pt x="64" y="285"/>
                                    <a:pt x="62" y="285"/>
                                  </a:cubicBezTo>
                                  <a:cubicBezTo>
                                    <a:pt x="61" y="285"/>
                                    <a:pt x="59" y="284"/>
                                    <a:pt x="58" y="283"/>
                                  </a:cubicBezTo>
                                  <a:close/>
                                </a:path>
                              </a:pathLst>
                            </a:custGeom>
                            <a:solidFill>
                              <a:srgbClr val="FFFFFF"/>
                            </a:solidFill>
                            <a:ln w="9525">
                              <a:solidFill>
                                <a:srgbClr val="474D53"/>
                              </a:solidFill>
                              <a:round/>
                              <a:headEnd/>
                              <a:tailEnd/>
                            </a:ln>
                          </wps:spPr>
                          <wps:bodyPr/>
                        </wps:wsp>
                        <wps:wsp>
                          <wps:cNvPr id="78" name="Freeform 508">
                            <a:extLst>
                              <a:ext uri="{FF2B5EF4-FFF2-40B4-BE49-F238E27FC236}">
                                <a16:creationId xmlns:a16="http://schemas.microsoft.com/office/drawing/2014/main" id="{DA4EA3E7-067C-4162-9BE0-6B569F1D64F5}"/>
                              </a:ext>
                            </a:extLst>
                          </wps:cNvPr>
                          <wps:cNvSpPr>
                            <a:spLocks/>
                          </wps:cNvSpPr>
                          <wps:spPr bwMode="auto">
                            <a:xfrm>
                              <a:off x="3911743" y="1308189"/>
                              <a:ext cx="68" cy="245"/>
                            </a:xfrm>
                            <a:custGeom>
                              <a:avLst/>
                              <a:gdLst>
                                <a:gd name="T0" fmla="*/ 30 w 91"/>
                                <a:gd name="T1" fmla="*/ 87 h 346"/>
                                <a:gd name="T2" fmla="*/ 30 w 91"/>
                                <a:gd name="T3" fmla="*/ 3 h 346"/>
                                <a:gd name="T4" fmla="*/ 25 w 91"/>
                                <a:gd name="T5" fmla="*/ 0 h 346"/>
                                <a:gd name="T6" fmla="*/ 22 w 91"/>
                                <a:gd name="T7" fmla="*/ 3 h 346"/>
                                <a:gd name="T8" fmla="*/ 22 w 91"/>
                                <a:gd name="T9" fmla="*/ 88 h 346"/>
                                <a:gd name="T10" fmla="*/ 0 w 91"/>
                                <a:gd name="T11" fmla="*/ 173 h 346"/>
                                <a:gd name="T12" fmla="*/ 7 w 91"/>
                                <a:gd name="T13" fmla="*/ 173 h 346"/>
                                <a:gd name="T14" fmla="*/ 22 w 91"/>
                                <a:gd name="T15" fmla="*/ 116 h 346"/>
                                <a:gd name="T16" fmla="*/ 22 w 91"/>
                                <a:gd name="T17" fmla="*/ 173 h 346"/>
                                <a:gd name="T18" fmla="*/ 30 w 91"/>
                                <a:gd name="T19" fmla="*/ 173 h 346"/>
                                <a:gd name="T20" fmla="*/ 30 w 91"/>
                                <a:gd name="T21" fmla="*/ 117 h 346"/>
                                <a:gd name="T22" fmla="*/ 43 w 91"/>
                                <a:gd name="T23" fmla="*/ 173 h 346"/>
                                <a:gd name="T24" fmla="*/ 51 w 91"/>
                                <a:gd name="T25" fmla="*/ 173 h 346"/>
                                <a:gd name="T26" fmla="*/ 30 w 91"/>
                                <a:gd name="T27" fmla="*/ 87 h 346"/>
                                <a:gd name="T28" fmla="*/ 30 w 91"/>
                                <a:gd name="T29" fmla="*/ 87 h 34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91" h="346">
                                  <a:moveTo>
                                    <a:pt x="53" y="173"/>
                                  </a:moveTo>
                                  <a:cubicBezTo>
                                    <a:pt x="53" y="6"/>
                                    <a:pt x="53" y="6"/>
                                    <a:pt x="53" y="6"/>
                                  </a:cubicBezTo>
                                  <a:cubicBezTo>
                                    <a:pt x="53" y="3"/>
                                    <a:pt x="50" y="0"/>
                                    <a:pt x="46" y="0"/>
                                  </a:cubicBezTo>
                                  <a:cubicBezTo>
                                    <a:pt x="43" y="0"/>
                                    <a:pt x="40" y="3"/>
                                    <a:pt x="40" y="6"/>
                                  </a:cubicBezTo>
                                  <a:cubicBezTo>
                                    <a:pt x="40" y="175"/>
                                    <a:pt x="40" y="175"/>
                                    <a:pt x="40" y="175"/>
                                  </a:cubicBezTo>
                                  <a:cubicBezTo>
                                    <a:pt x="0" y="346"/>
                                    <a:pt x="0" y="346"/>
                                    <a:pt x="0" y="346"/>
                                  </a:cubicBezTo>
                                  <a:cubicBezTo>
                                    <a:pt x="13" y="346"/>
                                    <a:pt x="13" y="346"/>
                                    <a:pt x="13" y="346"/>
                                  </a:cubicBezTo>
                                  <a:cubicBezTo>
                                    <a:pt x="40" y="232"/>
                                    <a:pt x="40" y="232"/>
                                    <a:pt x="40" y="232"/>
                                  </a:cubicBezTo>
                                  <a:cubicBezTo>
                                    <a:pt x="40" y="346"/>
                                    <a:pt x="40" y="346"/>
                                    <a:pt x="40" y="346"/>
                                  </a:cubicBezTo>
                                  <a:cubicBezTo>
                                    <a:pt x="53" y="346"/>
                                    <a:pt x="53" y="346"/>
                                    <a:pt x="53" y="346"/>
                                  </a:cubicBezTo>
                                  <a:cubicBezTo>
                                    <a:pt x="53" y="233"/>
                                    <a:pt x="53" y="233"/>
                                    <a:pt x="53" y="233"/>
                                  </a:cubicBezTo>
                                  <a:cubicBezTo>
                                    <a:pt x="78" y="346"/>
                                    <a:pt x="78" y="346"/>
                                    <a:pt x="78" y="346"/>
                                  </a:cubicBezTo>
                                  <a:cubicBezTo>
                                    <a:pt x="91" y="346"/>
                                    <a:pt x="91" y="346"/>
                                    <a:pt x="91" y="346"/>
                                  </a:cubicBezTo>
                                  <a:cubicBezTo>
                                    <a:pt x="53" y="174"/>
                                    <a:pt x="53" y="174"/>
                                    <a:pt x="53" y="174"/>
                                  </a:cubicBezTo>
                                  <a:lnTo>
                                    <a:pt x="53" y="173"/>
                                  </a:lnTo>
                                  <a:close/>
                                </a:path>
                              </a:pathLst>
                            </a:custGeom>
                            <a:solidFill>
                              <a:srgbClr val="FFFFFF"/>
                            </a:solidFill>
                            <a:ln w="9525">
                              <a:solidFill>
                                <a:srgbClr val="474D53"/>
                              </a:solidFill>
                              <a:round/>
                              <a:headEnd/>
                              <a:tailEnd/>
                            </a:ln>
                          </wps:spPr>
                          <wps:bodyPr/>
                        </wps:wsp>
                      </wpg:grpSp>
                      <wpg:grpSp>
                        <wpg:cNvPr id="24" name="Group 24">
                          <a:extLst>
                            <a:ext uri="{FF2B5EF4-FFF2-40B4-BE49-F238E27FC236}">
                              <a16:creationId xmlns:a16="http://schemas.microsoft.com/office/drawing/2014/main" id="{DACA9EDF-7D01-4AD7-971D-642FA9C83B51}"/>
                            </a:ext>
                          </a:extLst>
                        </wpg:cNvPr>
                        <wpg:cNvGrpSpPr>
                          <a:grpSpLocks/>
                        </wpg:cNvGrpSpPr>
                        <wpg:grpSpPr bwMode="auto">
                          <a:xfrm>
                            <a:off x="2693538" y="1198560"/>
                            <a:ext cx="337456" cy="360966"/>
                            <a:chOff x="2670902" y="1191427"/>
                            <a:chExt cx="354" cy="334"/>
                          </a:xfrm>
                          <a:solidFill>
                            <a:schemeClr val="accent3"/>
                          </a:solidFill>
                        </wpg:grpSpPr>
                        <wps:wsp>
                          <wps:cNvPr id="53" name="Freeform 454">
                            <a:extLst>
                              <a:ext uri="{FF2B5EF4-FFF2-40B4-BE49-F238E27FC236}">
                                <a16:creationId xmlns:a16="http://schemas.microsoft.com/office/drawing/2014/main" id="{E74BD369-5589-42F0-ACE8-AA8BF1A2BCF0}"/>
                              </a:ext>
                            </a:extLst>
                          </wps:cNvPr>
                          <wps:cNvSpPr>
                            <a:spLocks/>
                          </wps:cNvSpPr>
                          <wps:spPr bwMode="auto">
                            <a:xfrm>
                              <a:off x="2671155" y="1191485"/>
                              <a:ext cx="27" cy="87"/>
                            </a:xfrm>
                            <a:custGeom>
                              <a:avLst/>
                              <a:gdLst>
                                <a:gd name="T0" fmla="*/ 2 w 36"/>
                                <a:gd name="T1" fmla="*/ 120 h 122"/>
                                <a:gd name="T2" fmla="*/ 2 w 36"/>
                                <a:gd name="T3" fmla="*/ 111 h 122"/>
                                <a:gd name="T4" fmla="*/ 23 w 36"/>
                                <a:gd name="T5" fmla="*/ 61 h 122"/>
                                <a:gd name="T6" fmla="*/ 2 w 36"/>
                                <a:gd name="T7" fmla="*/ 11 h 122"/>
                                <a:gd name="T8" fmla="*/ 2 w 36"/>
                                <a:gd name="T9" fmla="*/ 2 h 122"/>
                                <a:gd name="T10" fmla="*/ 11 w 36"/>
                                <a:gd name="T11" fmla="*/ 2 h 122"/>
                                <a:gd name="T12" fmla="*/ 36 w 36"/>
                                <a:gd name="T13" fmla="*/ 61 h 122"/>
                                <a:gd name="T14" fmla="*/ 11 w 36"/>
                                <a:gd name="T15" fmla="*/ 120 h 122"/>
                                <a:gd name="T16" fmla="*/ 7 w 36"/>
                                <a:gd name="T17" fmla="*/ 122 h 122"/>
                                <a:gd name="T18" fmla="*/ 2 w 36"/>
                                <a:gd name="T19" fmla="*/ 120 h 12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6" h="122">
                                  <a:moveTo>
                                    <a:pt x="2" y="120"/>
                                  </a:moveTo>
                                  <a:cubicBezTo>
                                    <a:pt x="0" y="117"/>
                                    <a:pt x="0" y="113"/>
                                    <a:pt x="2" y="111"/>
                                  </a:cubicBezTo>
                                  <a:cubicBezTo>
                                    <a:pt x="15" y="98"/>
                                    <a:pt x="23" y="80"/>
                                    <a:pt x="23" y="61"/>
                                  </a:cubicBezTo>
                                  <a:cubicBezTo>
                                    <a:pt x="23" y="42"/>
                                    <a:pt x="15" y="24"/>
                                    <a:pt x="2" y="11"/>
                                  </a:cubicBezTo>
                                  <a:cubicBezTo>
                                    <a:pt x="0" y="9"/>
                                    <a:pt x="0" y="5"/>
                                    <a:pt x="2" y="2"/>
                                  </a:cubicBezTo>
                                  <a:cubicBezTo>
                                    <a:pt x="5" y="0"/>
                                    <a:pt x="9" y="0"/>
                                    <a:pt x="11" y="2"/>
                                  </a:cubicBezTo>
                                  <a:cubicBezTo>
                                    <a:pt x="26" y="17"/>
                                    <a:pt x="36" y="38"/>
                                    <a:pt x="36" y="61"/>
                                  </a:cubicBezTo>
                                  <a:cubicBezTo>
                                    <a:pt x="36" y="84"/>
                                    <a:pt x="26" y="105"/>
                                    <a:pt x="11" y="120"/>
                                  </a:cubicBezTo>
                                  <a:cubicBezTo>
                                    <a:pt x="10" y="121"/>
                                    <a:pt x="8" y="122"/>
                                    <a:pt x="7" y="122"/>
                                  </a:cubicBezTo>
                                  <a:cubicBezTo>
                                    <a:pt x="5" y="122"/>
                                    <a:pt x="3" y="121"/>
                                    <a:pt x="2" y="120"/>
                                  </a:cubicBezTo>
                                  <a:close/>
                                </a:path>
                              </a:pathLst>
                            </a:custGeom>
                            <a:grpFill/>
                            <a:ln w="9525">
                              <a:solidFill>
                                <a:schemeClr val="accent3"/>
                              </a:solidFill>
                              <a:round/>
                              <a:headEnd/>
                              <a:tailEnd/>
                            </a:ln>
                          </wps:spPr>
                          <wps:bodyPr/>
                        </wps:wsp>
                        <wps:wsp>
                          <wps:cNvPr id="54" name="Freeform 455">
                            <a:extLst>
                              <a:ext uri="{FF2B5EF4-FFF2-40B4-BE49-F238E27FC236}">
                                <a16:creationId xmlns:a16="http://schemas.microsoft.com/office/drawing/2014/main" id="{9670364E-DE0D-41AC-82E1-6AFE76C2599E}"/>
                              </a:ext>
                            </a:extLst>
                          </wps:cNvPr>
                          <wps:cNvSpPr>
                            <a:spLocks/>
                          </wps:cNvSpPr>
                          <wps:spPr bwMode="auto">
                            <a:xfrm>
                              <a:off x="2671171" y="1191466"/>
                              <a:ext cx="34" cy="125"/>
                            </a:xfrm>
                            <a:custGeom>
                              <a:avLst/>
                              <a:gdLst>
                                <a:gd name="T0" fmla="*/ 2 w 47"/>
                                <a:gd name="T1" fmla="*/ 174 h 176"/>
                                <a:gd name="T2" fmla="*/ 2 w 47"/>
                                <a:gd name="T3" fmla="*/ 165 h 176"/>
                                <a:gd name="T4" fmla="*/ 34 w 47"/>
                                <a:gd name="T5" fmla="*/ 88 h 176"/>
                                <a:gd name="T6" fmla="*/ 2 w 47"/>
                                <a:gd name="T7" fmla="*/ 11 h 176"/>
                                <a:gd name="T8" fmla="*/ 2 w 47"/>
                                <a:gd name="T9" fmla="*/ 2 h 176"/>
                                <a:gd name="T10" fmla="*/ 11 w 47"/>
                                <a:gd name="T11" fmla="*/ 2 h 176"/>
                                <a:gd name="T12" fmla="*/ 47 w 47"/>
                                <a:gd name="T13" fmla="*/ 88 h 176"/>
                                <a:gd name="T14" fmla="*/ 12 w 47"/>
                                <a:gd name="T15" fmla="*/ 174 h 176"/>
                                <a:gd name="T16" fmla="*/ 7 w 47"/>
                                <a:gd name="T17" fmla="*/ 176 h 176"/>
                                <a:gd name="T18" fmla="*/ 2 w 47"/>
                                <a:gd name="T19" fmla="*/ 174 h 17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47" h="176">
                                  <a:moveTo>
                                    <a:pt x="2" y="174"/>
                                  </a:moveTo>
                                  <a:cubicBezTo>
                                    <a:pt x="0" y="171"/>
                                    <a:pt x="0" y="167"/>
                                    <a:pt x="2" y="165"/>
                                  </a:cubicBezTo>
                                  <a:cubicBezTo>
                                    <a:pt x="22" y="145"/>
                                    <a:pt x="34" y="118"/>
                                    <a:pt x="34" y="88"/>
                                  </a:cubicBezTo>
                                  <a:cubicBezTo>
                                    <a:pt x="34" y="58"/>
                                    <a:pt x="22" y="31"/>
                                    <a:pt x="2" y="11"/>
                                  </a:cubicBezTo>
                                  <a:cubicBezTo>
                                    <a:pt x="0" y="9"/>
                                    <a:pt x="0" y="5"/>
                                    <a:pt x="2" y="2"/>
                                  </a:cubicBezTo>
                                  <a:cubicBezTo>
                                    <a:pt x="5" y="0"/>
                                    <a:pt x="9" y="0"/>
                                    <a:pt x="11" y="2"/>
                                  </a:cubicBezTo>
                                  <a:cubicBezTo>
                                    <a:pt x="33" y="24"/>
                                    <a:pt x="47" y="55"/>
                                    <a:pt x="47" y="88"/>
                                  </a:cubicBezTo>
                                  <a:cubicBezTo>
                                    <a:pt x="47" y="122"/>
                                    <a:pt x="33" y="152"/>
                                    <a:pt x="12" y="174"/>
                                  </a:cubicBezTo>
                                  <a:cubicBezTo>
                                    <a:pt x="10" y="175"/>
                                    <a:pt x="9" y="176"/>
                                    <a:pt x="7" y="176"/>
                                  </a:cubicBezTo>
                                  <a:cubicBezTo>
                                    <a:pt x="5" y="176"/>
                                    <a:pt x="4" y="175"/>
                                    <a:pt x="2" y="174"/>
                                  </a:cubicBezTo>
                                  <a:close/>
                                </a:path>
                              </a:pathLst>
                            </a:custGeom>
                            <a:grpFill/>
                            <a:ln w="9525">
                              <a:solidFill>
                                <a:schemeClr val="accent3"/>
                              </a:solidFill>
                              <a:round/>
                              <a:headEnd/>
                              <a:tailEnd/>
                            </a:ln>
                          </wps:spPr>
                          <wps:bodyPr/>
                        </wps:wsp>
                        <wps:wsp>
                          <wps:cNvPr id="55" name="Freeform 456">
                            <a:extLst>
                              <a:ext uri="{FF2B5EF4-FFF2-40B4-BE49-F238E27FC236}">
                                <a16:creationId xmlns:a16="http://schemas.microsoft.com/office/drawing/2014/main" id="{14EE1FC6-23E3-46FF-B984-C81DDCF3F23B}"/>
                              </a:ext>
                            </a:extLst>
                          </wps:cNvPr>
                          <wps:cNvSpPr>
                            <a:spLocks/>
                          </wps:cNvSpPr>
                          <wps:spPr bwMode="auto">
                            <a:xfrm>
                              <a:off x="2671188" y="1191446"/>
                              <a:ext cx="42" cy="163"/>
                            </a:xfrm>
                            <a:custGeom>
                              <a:avLst/>
                              <a:gdLst>
                                <a:gd name="T0" fmla="*/ 2 w 58"/>
                                <a:gd name="T1" fmla="*/ 229 h 231"/>
                                <a:gd name="T2" fmla="*/ 2 w 58"/>
                                <a:gd name="T3" fmla="*/ 220 h 231"/>
                                <a:gd name="T4" fmla="*/ 45 w 58"/>
                                <a:gd name="T5" fmla="*/ 116 h 231"/>
                                <a:gd name="T6" fmla="*/ 2 w 58"/>
                                <a:gd name="T7" fmla="*/ 12 h 231"/>
                                <a:gd name="T8" fmla="*/ 2 w 58"/>
                                <a:gd name="T9" fmla="*/ 3 h 231"/>
                                <a:gd name="T10" fmla="*/ 12 w 58"/>
                                <a:gd name="T11" fmla="*/ 3 h 231"/>
                                <a:gd name="T12" fmla="*/ 58 w 58"/>
                                <a:gd name="T13" fmla="*/ 116 h 231"/>
                                <a:gd name="T14" fmla="*/ 12 w 58"/>
                                <a:gd name="T15" fmla="*/ 229 h 231"/>
                                <a:gd name="T16" fmla="*/ 7 w 58"/>
                                <a:gd name="T17" fmla="*/ 231 h 231"/>
                                <a:gd name="T18" fmla="*/ 2 w 58"/>
                                <a:gd name="T19" fmla="*/ 229 h 231"/>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58" h="231">
                                  <a:moveTo>
                                    <a:pt x="2" y="229"/>
                                  </a:moveTo>
                                  <a:cubicBezTo>
                                    <a:pt x="0" y="226"/>
                                    <a:pt x="0" y="222"/>
                                    <a:pt x="2" y="220"/>
                                  </a:cubicBezTo>
                                  <a:cubicBezTo>
                                    <a:pt x="29" y="193"/>
                                    <a:pt x="45" y="157"/>
                                    <a:pt x="45" y="116"/>
                                  </a:cubicBezTo>
                                  <a:cubicBezTo>
                                    <a:pt x="45" y="75"/>
                                    <a:pt x="29" y="39"/>
                                    <a:pt x="2" y="12"/>
                                  </a:cubicBezTo>
                                  <a:cubicBezTo>
                                    <a:pt x="0" y="10"/>
                                    <a:pt x="0" y="6"/>
                                    <a:pt x="2" y="3"/>
                                  </a:cubicBezTo>
                                  <a:cubicBezTo>
                                    <a:pt x="5" y="0"/>
                                    <a:pt x="9" y="0"/>
                                    <a:pt x="12" y="3"/>
                                  </a:cubicBezTo>
                                  <a:cubicBezTo>
                                    <a:pt x="41" y="32"/>
                                    <a:pt x="58" y="72"/>
                                    <a:pt x="58" y="116"/>
                                  </a:cubicBezTo>
                                  <a:cubicBezTo>
                                    <a:pt x="58" y="160"/>
                                    <a:pt x="41" y="200"/>
                                    <a:pt x="12" y="229"/>
                                  </a:cubicBezTo>
                                  <a:cubicBezTo>
                                    <a:pt x="10" y="230"/>
                                    <a:pt x="9" y="231"/>
                                    <a:pt x="7" y="231"/>
                                  </a:cubicBezTo>
                                  <a:cubicBezTo>
                                    <a:pt x="5" y="231"/>
                                    <a:pt x="4" y="230"/>
                                    <a:pt x="2" y="229"/>
                                  </a:cubicBezTo>
                                  <a:close/>
                                </a:path>
                              </a:pathLst>
                            </a:custGeom>
                            <a:grpFill/>
                            <a:ln w="9525">
                              <a:solidFill>
                                <a:schemeClr val="accent3"/>
                              </a:solidFill>
                              <a:round/>
                              <a:headEnd/>
                              <a:tailEnd/>
                            </a:ln>
                          </wps:spPr>
                          <wps:bodyPr/>
                        </wps:wsp>
                        <wps:wsp>
                          <wps:cNvPr id="56" name="Freeform 457">
                            <a:extLst>
                              <a:ext uri="{FF2B5EF4-FFF2-40B4-BE49-F238E27FC236}">
                                <a16:creationId xmlns:a16="http://schemas.microsoft.com/office/drawing/2014/main" id="{5048B909-C287-4B5C-8937-053161EA1B03}"/>
                              </a:ext>
                            </a:extLst>
                          </wps:cNvPr>
                          <wps:cNvSpPr>
                            <a:spLocks/>
                          </wps:cNvSpPr>
                          <wps:spPr bwMode="auto">
                            <a:xfrm>
                              <a:off x="2671204" y="1191427"/>
                              <a:ext cx="52" cy="201"/>
                            </a:xfrm>
                            <a:custGeom>
                              <a:avLst/>
                              <a:gdLst>
                                <a:gd name="T0" fmla="*/ 3 w 70"/>
                                <a:gd name="T1" fmla="*/ 283 h 285"/>
                                <a:gd name="T2" fmla="*/ 3 w 70"/>
                                <a:gd name="T3" fmla="*/ 274 h 285"/>
                                <a:gd name="T4" fmla="*/ 57 w 70"/>
                                <a:gd name="T5" fmla="*/ 143 h 285"/>
                                <a:gd name="T6" fmla="*/ 3 w 70"/>
                                <a:gd name="T7" fmla="*/ 12 h 285"/>
                                <a:gd name="T8" fmla="*/ 3 w 70"/>
                                <a:gd name="T9" fmla="*/ 3 h 285"/>
                                <a:gd name="T10" fmla="*/ 12 w 70"/>
                                <a:gd name="T11" fmla="*/ 3 h 285"/>
                                <a:gd name="T12" fmla="*/ 70 w 70"/>
                                <a:gd name="T13" fmla="*/ 143 h 285"/>
                                <a:gd name="T14" fmla="*/ 12 w 70"/>
                                <a:gd name="T15" fmla="*/ 283 h 285"/>
                                <a:gd name="T16" fmla="*/ 7 w 70"/>
                                <a:gd name="T17" fmla="*/ 285 h 285"/>
                                <a:gd name="T18" fmla="*/ 3 w 70"/>
                                <a:gd name="T19" fmla="*/ 283 h 28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70" h="285">
                                  <a:moveTo>
                                    <a:pt x="3" y="283"/>
                                  </a:moveTo>
                                  <a:cubicBezTo>
                                    <a:pt x="0" y="281"/>
                                    <a:pt x="0" y="276"/>
                                    <a:pt x="3" y="274"/>
                                  </a:cubicBezTo>
                                  <a:cubicBezTo>
                                    <a:pt x="36" y="240"/>
                                    <a:pt x="57" y="194"/>
                                    <a:pt x="57" y="143"/>
                                  </a:cubicBezTo>
                                  <a:cubicBezTo>
                                    <a:pt x="57" y="92"/>
                                    <a:pt x="36" y="46"/>
                                    <a:pt x="3" y="12"/>
                                  </a:cubicBezTo>
                                  <a:cubicBezTo>
                                    <a:pt x="0" y="10"/>
                                    <a:pt x="0" y="5"/>
                                    <a:pt x="3" y="3"/>
                                  </a:cubicBezTo>
                                  <a:cubicBezTo>
                                    <a:pt x="5" y="0"/>
                                    <a:pt x="9" y="0"/>
                                    <a:pt x="12" y="3"/>
                                  </a:cubicBezTo>
                                  <a:cubicBezTo>
                                    <a:pt x="48" y="39"/>
                                    <a:pt x="70" y="88"/>
                                    <a:pt x="70" y="143"/>
                                  </a:cubicBezTo>
                                  <a:cubicBezTo>
                                    <a:pt x="70" y="198"/>
                                    <a:pt x="48" y="247"/>
                                    <a:pt x="12" y="283"/>
                                  </a:cubicBezTo>
                                  <a:cubicBezTo>
                                    <a:pt x="11" y="284"/>
                                    <a:pt x="9" y="285"/>
                                    <a:pt x="7" y="285"/>
                                  </a:cubicBezTo>
                                  <a:cubicBezTo>
                                    <a:pt x="6" y="285"/>
                                    <a:pt x="4" y="284"/>
                                    <a:pt x="3" y="283"/>
                                  </a:cubicBezTo>
                                  <a:close/>
                                </a:path>
                              </a:pathLst>
                            </a:custGeom>
                            <a:grpFill/>
                            <a:ln w="9525">
                              <a:solidFill>
                                <a:schemeClr val="accent3"/>
                              </a:solidFill>
                              <a:round/>
                              <a:headEnd/>
                              <a:tailEnd/>
                            </a:ln>
                          </wps:spPr>
                          <wps:bodyPr/>
                        </wps:wsp>
                        <wps:wsp>
                          <wps:cNvPr id="57" name="Oval 57">
                            <a:extLst>
                              <a:ext uri="{FF2B5EF4-FFF2-40B4-BE49-F238E27FC236}">
                                <a16:creationId xmlns:a16="http://schemas.microsoft.com/office/drawing/2014/main" id="{9356C792-5D03-409A-9B5E-3F21FE0DFFC6}"/>
                              </a:ext>
                            </a:extLst>
                          </wps:cNvPr>
                          <wps:cNvSpPr>
                            <a:spLocks noChangeArrowheads="1"/>
                          </wps:cNvSpPr>
                          <wps:spPr bwMode="auto">
                            <a:xfrm>
                              <a:off x="2671015" y="1191497"/>
                              <a:ext cx="24" cy="60"/>
                            </a:xfrm>
                            <a:prstGeom prst="ellipse">
                              <a:avLst/>
                            </a:prstGeom>
                            <a:grpFill/>
                            <a:ln w="9525">
                              <a:solidFill>
                                <a:schemeClr val="accent3"/>
                              </a:solidFill>
                              <a:round/>
                              <a:headEnd/>
                              <a:tailEnd/>
                            </a:ln>
                          </wps:spPr>
                          <wps:bodyPr/>
                        </wps:wsp>
                        <wps:wsp>
                          <wps:cNvPr id="58" name="Freeform 459">
                            <a:extLst>
                              <a:ext uri="{FF2B5EF4-FFF2-40B4-BE49-F238E27FC236}">
                                <a16:creationId xmlns:a16="http://schemas.microsoft.com/office/drawing/2014/main" id="{655C1476-E544-4F8F-AEC1-2C4CA7D5CEED}"/>
                              </a:ext>
                            </a:extLst>
                          </wps:cNvPr>
                          <wps:cNvSpPr>
                            <a:spLocks/>
                          </wps:cNvSpPr>
                          <wps:spPr bwMode="auto">
                            <a:xfrm>
                              <a:off x="2671033" y="1191497"/>
                              <a:ext cx="33" cy="60"/>
                            </a:xfrm>
                            <a:custGeom>
                              <a:avLst/>
                              <a:gdLst>
                                <a:gd name="T0" fmla="*/ 27 w 43"/>
                                <a:gd name="T1" fmla="*/ 0 h 85"/>
                                <a:gd name="T2" fmla="*/ 3 w 43"/>
                                <a:gd name="T3" fmla="*/ 0 h 85"/>
                                <a:gd name="T4" fmla="*/ 3 w 43"/>
                                <a:gd name="T5" fmla="*/ 0 h 85"/>
                                <a:gd name="T6" fmla="*/ 16 w 43"/>
                                <a:gd name="T7" fmla="*/ 43 h 85"/>
                                <a:gd name="T8" fmla="*/ 0 w 43"/>
                                <a:gd name="T9" fmla="*/ 85 h 85"/>
                                <a:gd name="T10" fmla="*/ 27 w 43"/>
                                <a:gd name="T11" fmla="*/ 85 h 85"/>
                                <a:gd name="T12" fmla="*/ 43 w 43"/>
                                <a:gd name="T13" fmla="*/ 43 h 85"/>
                                <a:gd name="T14" fmla="*/ 27 w 43"/>
                                <a:gd name="T15" fmla="*/ 0 h 85"/>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43" h="85">
                                  <a:moveTo>
                                    <a:pt x="27" y="0"/>
                                  </a:moveTo>
                                  <a:cubicBezTo>
                                    <a:pt x="3" y="0"/>
                                    <a:pt x="3" y="0"/>
                                    <a:pt x="3" y="0"/>
                                  </a:cubicBezTo>
                                  <a:cubicBezTo>
                                    <a:pt x="3" y="0"/>
                                    <a:pt x="3" y="0"/>
                                    <a:pt x="3" y="0"/>
                                  </a:cubicBezTo>
                                  <a:cubicBezTo>
                                    <a:pt x="12" y="2"/>
                                    <a:pt x="16" y="20"/>
                                    <a:pt x="16" y="43"/>
                                  </a:cubicBezTo>
                                  <a:cubicBezTo>
                                    <a:pt x="16" y="66"/>
                                    <a:pt x="9" y="85"/>
                                    <a:pt x="0" y="85"/>
                                  </a:cubicBezTo>
                                  <a:cubicBezTo>
                                    <a:pt x="27" y="85"/>
                                    <a:pt x="27" y="85"/>
                                    <a:pt x="27" y="85"/>
                                  </a:cubicBezTo>
                                  <a:cubicBezTo>
                                    <a:pt x="35" y="85"/>
                                    <a:pt x="43" y="66"/>
                                    <a:pt x="43" y="43"/>
                                  </a:cubicBezTo>
                                  <a:cubicBezTo>
                                    <a:pt x="43" y="19"/>
                                    <a:pt x="35" y="0"/>
                                    <a:pt x="27" y="0"/>
                                  </a:cubicBezTo>
                                </a:path>
                              </a:pathLst>
                            </a:custGeom>
                            <a:grpFill/>
                            <a:ln w="9525">
                              <a:solidFill>
                                <a:schemeClr val="accent3"/>
                              </a:solidFill>
                              <a:round/>
                              <a:headEnd/>
                              <a:tailEnd/>
                            </a:ln>
                          </wps:spPr>
                          <wps:bodyPr/>
                        </wps:wsp>
                        <wps:wsp>
                          <wps:cNvPr id="59" name="Oval 59">
                            <a:extLst>
                              <a:ext uri="{FF2B5EF4-FFF2-40B4-BE49-F238E27FC236}">
                                <a16:creationId xmlns:a16="http://schemas.microsoft.com/office/drawing/2014/main" id="{0B004C35-F852-4A53-AAED-30ACD8F94B89}"/>
                              </a:ext>
                            </a:extLst>
                          </wps:cNvPr>
                          <wps:cNvSpPr>
                            <a:spLocks noChangeArrowheads="1"/>
                          </wps:cNvSpPr>
                          <wps:spPr bwMode="auto">
                            <a:xfrm>
                              <a:off x="2671119" y="1191497"/>
                              <a:ext cx="23" cy="60"/>
                            </a:xfrm>
                            <a:prstGeom prst="ellipse">
                              <a:avLst/>
                            </a:prstGeom>
                            <a:grpFill/>
                            <a:ln w="9525">
                              <a:solidFill>
                                <a:schemeClr val="accent3"/>
                              </a:solidFill>
                              <a:round/>
                              <a:headEnd/>
                              <a:tailEnd/>
                            </a:ln>
                          </wps:spPr>
                          <wps:bodyPr/>
                        </wps:wsp>
                        <wps:wsp>
                          <wps:cNvPr id="60" name="Freeform 461">
                            <a:extLst>
                              <a:ext uri="{FF2B5EF4-FFF2-40B4-BE49-F238E27FC236}">
                                <a16:creationId xmlns:a16="http://schemas.microsoft.com/office/drawing/2014/main" id="{7B452D26-538B-4529-BE06-2E2CED773A20}"/>
                              </a:ext>
                            </a:extLst>
                          </wps:cNvPr>
                          <wps:cNvSpPr>
                            <a:spLocks/>
                          </wps:cNvSpPr>
                          <wps:spPr bwMode="auto">
                            <a:xfrm>
                              <a:off x="2671094" y="1191497"/>
                              <a:ext cx="30" cy="60"/>
                            </a:xfrm>
                            <a:custGeom>
                              <a:avLst/>
                              <a:gdLst>
                                <a:gd name="T0" fmla="*/ 16 w 42"/>
                                <a:gd name="T1" fmla="*/ 0 h 85"/>
                                <a:gd name="T2" fmla="*/ 39 w 42"/>
                                <a:gd name="T3" fmla="*/ 0 h 85"/>
                                <a:gd name="T4" fmla="*/ 39 w 42"/>
                                <a:gd name="T5" fmla="*/ 0 h 85"/>
                                <a:gd name="T6" fmla="*/ 26 w 42"/>
                                <a:gd name="T7" fmla="*/ 43 h 85"/>
                                <a:gd name="T8" fmla="*/ 42 w 42"/>
                                <a:gd name="T9" fmla="*/ 85 h 85"/>
                                <a:gd name="T10" fmla="*/ 16 w 42"/>
                                <a:gd name="T11" fmla="*/ 85 h 85"/>
                                <a:gd name="T12" fmla="*/ 0 w 42"/>
                                <a:gd name="T13" fmla="*/ 43 h 85"/>
                                <a:gd name="T14" fmla="*/ 16 w 42"/>
                                <a:gd name="T15" fmla="*/ 0 h 85"/>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42" h="85">
                                  <a:moveTo>
                                    <a:pt x="16" y="0"/>
                                  </a:moveTo>
                                  <a:cubicBezTo>
                                    <a:pt x="39" y="0"/>
                                    <a:pt x="39" y="0"/>
                                    <a:pt x="39" y="0"/>
                                  </a:cubicBezTo>
                                  <a:cubicBezTo>
                                    <a:pt x="39" y="0"/>
                                    <a:pt x="39" y="0"/>
                                    <a:pt x="39" y="0"/>
                                  </a:cubicBezTo>
                                  <a:cubicBezTo>
                                    <a:pt x="31" y="2"/>
                                    <a:pt x="26" y="20"/>
                                    <a:pt x="26" y="43"/>
                                  </a:cubicBezTo>
                                  <a:cubicBezTo>
                                    <a:pt x="26" y="66"/>
                                    <a:pt x="34" y="85"/>
                                    <a:pt x="42" y="85"/>
                                  </a:cubicBezTo>
                                  <a:cubicBezTo>
                                    <a:pt x="16" y="85"/>
                                    <a:pt x="16" y="85"/>
                                    <a:pt x="16" y="85"/>
                                  </a:cubicBezTo>
                                  <a:cubicBezTo>
                                    <a:pt x="7" y="85"/>
                                    <a:pt x="0" y="66"/>
                                    <a:pt x="0" y="43"/>
                                  </a:cubicBezTo>
                                  <a:cubicBezTo>
                                    <a:pt x="0" y="19"/>
                                    <a:pt x="7" y="0"/>
                                    <a:pt x="16" y="0"/>
                                  </a:cubicBezTo>
                                </a:path>
                              </a:pathLst>
                            </a:custGeom>
                            <a:grpFill/>
                            <a:ln w="9525">
                              <a:solidFill>
                                <a:schemeClr val="accent3"/>
                              </a:solidFill>
                              <a:round/>
                              <a:headEnd/>
                              <a:tailEnd/>
                            </a:ln>
                          </wps:spPr>
                          <wps:bodyPr/>
                        </wps:wsp>
                        <wps:wsp>
                          <wps:cNvPr id="61" name="Freeform 462">
                            <a:extLst>
                              <a:ext uri="{FF2B5EF4-FFF2-40B4-BE49-F238E27FC236}">
                                <a16:creationId xmlns:a16="http://schemas.microsoft.com/office/drawing/2014/main" id="{F52696B8-48A5-4867-AEA3-02CA200B98FF}"/>
                              </a:ext>
                            </a:extLst>
                          </wps:cNvPr>
                          <wps:cNvSpPr>
                            <a:spLocks/>
                          </wps:cNvSpPr>
                          <wps:spPr bwMode="auto">
                            <a:xfrm>
                              <a:off x="2670976" y="1191485"/>
                              <a:ext cx="27" cy="87"/>
                            </a:xfrm>
                            <a:custGeom>
                              <a:avLst/>
                              <a:gdLst>
                                <a:gd name="T0" fmla="*/ 24 w 36"/>
                                <a:gd name="T1" fmla="*/ 120 h 122"/>
                                <a:gd name="T2" fmla="*/ 0 w 36"/>
                                <a:gd name="T3" fmla="*/ 61 h 122"/>
                                <a:gd name="T4" fmla="*/ 24 w 36"/>
                                <a:gd name="T5" fmla="*/ 2 h 122"/>
                                <a:gd name="T6" fmla="*/ 34 w 36"/>
                                <a:gd name="T7" fmla="*/ 2 h 122"/>
                                <a:gd name="T8" fmla="*/ 34 w 36"/>
                                <a:gd name="T9" fmla="*/ 11 h 122"/>
                                <a:gd name="T10" fmla="*/ 13 w 36"/>
                                <a:gd name="T11" fmla="*/ 61 h 122"/>
                                <a:gd name="T12" fmla="*/ 34 w 36"/>
                                <a:gd name="T13" fmla="*/ 111 h 122"/>
                                <a:gd name="T14" fmla="*/ 34 w 36"/>
                                <a:gd name="T15" fmla="*/ 111 h 122"/>
                                <a:gd name="T16" fmla="*/ 34 w 36"/>
                                <a:gd name="T17" fmla="*/ 120 h 122"/>
                                <a:gd name="T18" fmla="*/ 29 w 36"/>
                                <a:gd name="T19" fmla="*/ 122 h 122"/>
                                <a:gd name="T20" fmla="*/ 24 w 36"/>
                                <a:gd name="T21" fmla="*/ 120 h 122"/>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36" h="122">
                                  <a:moveTo>
                                    <a:pt x="24" y="120"/>
                                  </a:moveTo>
                                  <a:cubicBezTo>
                                    <a:pt x="9" y="105"/>
                                    <a:pt x="0" y="84"/>
                                    <a:pt x="0" y="61"/>
                                  </a:cubicBezTo>
                                  <a:cubicBezTo>
                                    <a:pt x="0" y="38"/>
                                    <a:pt x="9" y="17"/>
                                    <a:pt x="24" y="2"/>
                                  </a:cubicBezTo>
                                  <a:cubicBezTo>
                                    <a:pt x="27" y="0"/>
                                    <a:pt x="31" y="0"/>
                                    <a:pt x="34" y="2"/>
                                  </a:cubicBezTo>
                                  <a:cubicBezTo>
                                    <a:pt x="36" y="5"/>
                                    <a:pt x="36" y="9"/>
                                    <a:pt x="34" y="11"/>
                                  </a:cubicBezTo>
                                  <a:cubicBezTo>
                                    <a:pt x="21" y="24"/>
                                    <a:pt x="13" y="42"/>
                                    <a:pt x="13" y="61"/>
                                  </a:cubicBezTo>
                                  <a:cubicBezTo>
                                    <a:pt x="13" y="80"/>
                                    <a:pt x="21" y="98"/>
                                    <a:pt x="34" y="111"/>
                                  </a:cubicBezTo>
                                  <a:cubicBezTo>
                                    <a:pt x="34" y="111"/>
                                    <a:pt x="34" y="111"/>
                                    <a:pt x="34" y="111"/>
                                  </a:cubicBezTo>
                                  <a:cubicBezTo>
                                    <a:pt x="36" y="113"/>
                                    <a:pt x="36" y="117"/>
                                    <a:pt x="34" y="120"/>
                                  </a:cubicBezTo>
                                  <a:cubicBezTo>
                                    <a:pt x="32" y="121"/>
                                    <a:pt x="31" y="122"/>
                                    <a:pt x="29" y="122"/>
                                  </a:cubicBezTo>
                                  <a:cubicBezTo>
                                    <a:pt x="27" y="122"/>
                                    <a:pt x="26" y="121"/>
                                    <a:pt x="24" y="120"/>
                                  </a:cubicBezTo>
                                  <a:close/>
                                </a:path>
                              </a:pathLst>
                            </a:custGeom>
                            <a:grpFill/>
                            <a:ln w="9525">
                              <a:solidFill>
                                <a:schemeClr val="accent3"/>
                              </a:solidFill>
                              <a:round/>
                              <a:headEnd/>
                              <a:tailEnd/>
                            </a:ln>
                          </wps:spPr>
                          <wps:bodyPr/>
                        </wps:wsp>
                        <wps:wsp>
                          <wps:cNvPr id="62" name="Freeform 463">
                            <a:extLst>
                              <a:ext uri="{FF2B5EF4-FFF2-40B4-BE49-F238E27FC236}">
                                <a16:creationId xmlns:a16="http://schemas.microsoft.com/office/drawing/2014/main" id="{0FBB9600-3914-4B87-A142-3882E77DBAB9}"/>
                              </a:ext>
                            </a:extLst>
                          </wps:cNvPr>
                          <wps:cNvSpPr>
                            <a:spLocks/>
                          </wps:cNvSpPr>
                          <wps:spPr bwMode="auto">
                            <a:xfrm>
                              <a:off x="2670952" y="1191466"/>
                              <a:ext cx="35" cy="125"/>
                            </a:xfrm>
                            <a:custGeom>
                              <a:avLst/>
                              <a:gdLst>
                                <a:gd name="T0" fmla="*/ 35 w 47"/>
                                <a:gd name="T1" fmla="*/ 174 h 176"/>
                                <a:gd name="T2" fmla="*/ 0 w 47"/>
                                <a:gd name="T3" fmla="*/ 88 h 176"/>
                                <a:gd name="T4" fmla="*/ 35 w 47"/>
                                <a:gd name="T5" fmla="*/ 2 h 176"/>
                                <a:gd name="T6" fmla="*/ 35 w 47"/>
                                <a:gd name="T7" fmla="*/ 2 h 176"/>
                                <a:gd name="T8" fmla="*/ 44 w 47"/>
                                <a:gd name="T9" fmla="*/ 2 h 176"/>
                                <a:gd name="T10" fmla="*/ 44 w 47"/>
                                <a:gd name="T11" fmla="*/ 11 h 176"/>
                                <a:gd name="T12" fmla="*/ 13 w 47"/>
                                <a:gd name="T13" fmla="*/ 88 h 176"/>
                                <a:gd name="T14" fmla="*/ 44 w 47"/>
                                <a:gd name="T15" fmla="*/ 165 h 176"/>
                                <a:gd name="T16" fmla="*/ 44 w 47"/>
                                <a:gd name="T17" fmla="*/ 174 h 176"/>
                                <a:gd name="T18" fmla="*/ 40 w 47"/>
                                <a:gd name="T19" fmla="*/ 176 h 176"/>
                                <a:gd name="T20" fmla="*/ 35 w 47"/>
                                <a:gd name="T21" fmla="*/ 174 h 17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47" h="176">
                                  <a:moveTo>
                                    <a:pt x="35" y="174"/>
                                  </a:moveTo>
                                  <a:cubicBezTo>
                                    <a:pt x="13" y="152"/>
                                    <a:pt x="0" y="122"/>
                                    <a:pt x="0" y="88"/>
                                  </a:cubicBezTo>
                                  <a:cubicBezTo>
                                    <a:pt x="0" y="55"/>
                                    <a:pt x="13" y="24"/>
                                    <a:pt x="35" y="2"/>
                                  </a:cubicBezTo>
                                  <a:cubicBezTo>
                                    <a:pt x="35" y="2"/>
                                    <a:pt x="35" y="2"/>
                                    <a:pt x="35" y="2"/>
                                  </a:cubicBezTo>
                                  <a:cubicBezTo>
                                    <a:pt x="38" y="0"/>
                                    <a:pt x="42" y="0"/>
                                    <a:pt x="44" y="2"/>
                                  </a:cubicBezTo>
                                  <a:cubicBezTo>
                                    <a:pt x="47" y="5"/>
                                    <a:pt x="47" y="9"/>
                                    <a:pt x="44" y="11"/>
                                  </a:cubicBezTo>
                                  <a:cubicBezTo>
                                    <a:pt x="25" y="31"/>
                                    <a:pt x="13" y="58"/>
                                    <a:pt x="13" y="88"/>
                                  </a:cubicBezTo>
                                  <a:cubicBezTo>
                                    <a:pt x="13" y="118"/>
                                    <a:pt x="25" y="145"/>
                                    <a:pt x="44" y="165"/>
                                  </a:cubicBezTo>
                                  <a:cubicBezTo>
                                    <a:pt x="47" y="167"/>
                                    <a:pt x="47" y="171"/>
                                    <a:pt x="44" y="174"/>
                                  </a:cubicBezTo>
                                  <a:cubicBezTo>
                                    <a:pt x="43" y="175"/>
                                    <a:pt x="42" y="176"/>
                                    <a:pt x="40" y="176"/>
                                  </a:cubicBezTo>
                                  <a:cubicBezTo>
                                    <a:pt x="38" y="176"/>
                                    <a:pt x="37" y="175"/>
                                    <a:pt x="35" y="174"/>
                                  </a:cubicBezTo>
                                  <a:close/>
                                </a:path>
                              </a:pathLst>
                            </a:custGeom>
                            <a:grpFill/>
                            <a:ln w="9525">
                              <a:solidFill>
                                <a:schemeClr val="accent3"/>
                              </a:solidFill>
                              <a:round/>
                              <a:headEnd/>
                              <a:tailEnd/>
                            </a:ln>
                          </wps:spPr>
                          <wps:bodyPr/>
                        </wps:wsp>
                        <wps:wsp>
                          <wps:cNvPr id="63" name="Freeform 464">
                            <a:extLst>
                              <a:ext uri="{FF2B5EF4-FFF2-40B4-BE49-F238E27FC236}">
                                <a16:creationId xmlns:a16="http://schemas.microsoft.com/office/drawing/2014/main" id="{0368A02D-2225-4CBA-95F3-585E2B15E90C}"/>
                              </a:ext>
                            </a:extLst>
                          </wps:cNvPr>
                          <wps:cNvSpPr>
                            <a:spLocks/>
                          </wps:cNvSpPr>
                          <wps:spPr bwMode="auto">
                            <a:xfrm>
                              <a:off x="2670927" y="1191446"/>
                              <a:ext cx="44" cy="163"/>
                            </a:xfrm>
                            <a:custGeom>
                              <a:avLst/>
                              <a:gdLst>
                                <a:gd name="T0" fmla="*/ 47 w 59"/>
                                <a:gd name="T1" fmla="*/ 229 h 231"/>
                                <a:gd name="T2" fmla="*/ 0 w 59"/>
                                <a:gd name="T3" fmla="*/ 116 h 231"/>
                                <a:gd name="T4" fmla="*/ 47 w 59"/>
                                <a:gd name="T5" fmla="*/ 3 h 231"/>
                                <a:gd name="T6" fmla="*/ 56 w 59"/>
                                <a:gd name="T7" fmla="*/ 3 h 231"/>
                                <a:gd name="T8" fmla="*/ 56 w 59"/>
                                <a:gd name="T9" fmla="*/ 12 h 231"/>
                                <a:gd name="T10" fmla="*/ 13 w 59"/>
                                <a:gd name="T11" fmla="*/ 116 h 231"/>
                                <a:gd name="T12" fmla="*/ 56 w 59"/>
                                <a:gd name="T13" fmla="*/ 220 h 231"/>
                                <a:gd name="T14" fmla="*/ 56 w 59"/>
                                <a:gd name="T15" fmla="*/ 220 h 231"/>
                                <a:gd name="T16" fmla="*/ 56 w 59"/>
                                <a:gd name="T17" fmla="*/ 229 h 231"/>
                                <a:gd name="T18" fmla="*/ 52 w 59"/>
                                <a:gd name="T19" fmla="*/ 231 h 231"/>
                                <a:gd name="T20" fmla="*/ 47 w 59"/>
                                <a:gd name="T21" fmla="*/ 229 h 231"/>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59" h="231">
                                  <a:moveTo>
                                    <a:pt x="47" y="229"/>
                                  </a:moveTo>
                                  <a:cubicBezTo>
                                    <a:pt x="18" y="200"/>
                                    <a:pt x="0" y="160"/>
                                    <a:pt x="0" y="116"/>
                                  </a:cubicBezTo>
                                  <a:cubicBezTo>
                                    <a:pt x="0" y="72"/>
                                    <a:pt x="18" y="32"/>
                                    <a:pt x="47" y="3"/>
                                  </a:cubicBezTo>
                                  <a:cubicBezTo>
                                    <a:pt x="50" y="0"/>
                                    <a:pt x="54" y="0"/>
                                    <a:pt x="56" y="3"/>
                                  </a:cubicBezTo>
                                  <a:cubicBezTo>
                                    <a:pt x="59" y="6"/>
                                    <a:pt x="59" y="10"/>
                                    <a:pt x="56" y="12"/>
                                  </a:cubicBezTo>
                                  <a:cubicBezTo>
                                    <a:pt x="30" y="39"/>
                                    <a:pt x="13" y="75"/>
                                    <a:pt x="13" y="116"/>
                                  </a:cubicBezTo>
                                  <a:cubicBezTo>
                                    <a:pt x="13" y="157"/>
                                    <a:pt x="30" y="193"/>
                                    <a:pt x="56" y="220"/>
                                  </a:cubicBezTo>
                                  <a:cubicBezTo>
                                    <a:pt x="56" y="220"/>
                                    <a:pt x="56" y="220"/>
                                    <a:pt x="56" y="220"/>
                                  </a:cubicBezTo>
                                  <a:cubicBezTo>
                                    <a:pt x="59" y="222"/>
                                    <a:pt x="59" y="226"/>
                                    <a:pt x="56" y="229"/>
                                  </a:cubicBezTo>
                                  <a:cubicBezTo>
                                    <a:pt x="55" y="230"/>
                                    <a:pt x="53" y="231"/>
                                    <a:pt x="52" y="231"/>
                                  </a:cubicBezTo>
                                  <a:cubicBezTo>
                                    <a:pt x="50" y="231"/>
                                    <a:pt x="48" y="230"/>
                                    <a:pt x="47" y="229"/>
                                  </a:cubicBezTo>
                                  <a:close/>
                                </a:path>
                              </a:pathLst>
                            </a:custGeom>
                            <a:grpFill/>
                            <a:ln w="9525">
                              <a:solidFill>
                                <a:schemeClr val="accent3"/>
                              </a:solidFill>
                              <a:round/>
                              <a:headEnd/>
                              <a:tailEnd/>
                            </a:ln>
                          </wps:spPr>
                          <wps:bodyPr/>
                        </wps:wsp>
                        <wps:wsp>
                          <wps:cNvPr id="64" name="Freeform 465">
                            <a:extLst>
                              <a:ext uri="{FF2B5EF4-FFF2-40B4-BE49-F238E27FC236}">
                                <a16:creationId xmlns:a16="http://schemas.microsoft.com/office/drawing/2014/main" id="{E247EE2C-F3B6-4E79-9B2D-0325119C2365}"/>
                              </a:ext>
                            </a:extLst>
                          </wps:cNvPr>
                          <wps:cNvSpPr>
                            <a:spLocks/>
                          </wps:cNvSpPr>
                          <wps:spPr bwMode="auto">
                            <a:xfrm>
                              <a:off x="2670902" y="1191427"/>
                              <a:ext cx="52" cy="201"/>
                            </a:xfrm>
                            <a:custGeom>
                              <a:avLst/>
                              <a:gdLst>
                                <a:gd name="T0" fmla="*/ 58 w 70"/>
                                <a:gd name="T1" fmla="*/ 283 h 285"/>
                                <a:gd name="T2" fmla="*/ 0 w 70"/>
                                <a:gd name="T3" fmla="*/ 143 h 285"/>
                                <a:gd name="T4" fmla="*/ 58 w 70"/>
                                <a:gd name="T5" fmla="*/ 3 h 285"/>
                                <a:gd name="T6" fmla="*/ 58 w 70"/>
                                <a:gd name="T7" fmla="*/ 3 h 285"/>
                                <a:gd name="T8" fmla="*/ 67 w 70"/>
                                <a:gd name="T9" fmla="*/ 3 h 285"/>
                                <a:gd name="T10" fmla="*/ 67 w 70"/>
                                <a:gd name="T11" fmla="*/ 12 h 285"/>
                                <a:gd name="T12" fmla="*/ 13 w 70"/>
                                <a:gd name="T13" fmla="*/ 143 h 285"/>
                                <a:gd name="T14" fmla="*/ 67 w 70"/>
                                <a:gd name="T15" fmla="*/ 274 h 285"/>
                                <a:gd name="T16" fmla="*/ 67 w 70"/>
                                <a:gd name="T17" fmla="*/ 283 h 285"/>
                                <a:gd name="T18" fmla="*/ 62 w 70"/>
                                <a:gd name="T19" fmla="*/ 285 h 285"/>
                                <a:gd name="T20" fmla="*/ 58 w 70"/>
                                <a:gd name="T21" fmla="*/ 283 h 28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70" h="285">
                                  <a:moveTo>
                                    <a:pt x="58" y="283"/>
                                  </a:moveTo>
                                  <a:cubicBezTo>
                                    <a:pt x="22" y="247"/>
                                    <a:pt x="0" y="198"/>
                                    <a:pt x="0" y="143"/>
                                  </a:cubicBezTo>
                                  <a:cubicBezTo>
                                    <a:pt x="0" y="88"/>
                                    <a:pt x="22" y="39"/>
                                    <a:pt x="58" y="3"/>
                                  </a:cubicBezTo>
                                  <a:cubicBezTo>
                                    <a:pt x="58" y="3"/>
                                    <a:pt x="58" y="3"/>
                                    <a:pt x="58" y="3"/>
                                  </a:cubicBezTo>
                                  <a:cubicBezTo>
                                    <a:pt x="60" y="0"/>
                                    <a:pt x="64" y="0"/>
                                    <a:pt x="67" y="3"/>
                                  </a:cubicBezTo>
                                  <a:cubicBezTo>
                                    <a:pt x="70" y="5"/>
                                    <a:pt x="70" y="10"/>
                                    <a:pt x="67" y="12"/>
                                  </a:cubicBezTo>
                                  <a:cubicBezTo>
                                    <a:pt x="34" y="46"/>
                                    <a:pt x="13" y="92"/>
                                    <a:pt x="13" y="143"/>
                                  </a:cubicBezTo>
                                  <a:cubicBezTo>
                                    <a:pt x="13" y="194"/>
                                    <a:pt x="34" y="240"/>
                                    <a:pt x="67" y="274"/>
                                  </a:cubicBezTo>
                                  <a:cubicBezTo>
                                    <a:pt x="70" y="276"/>
                                    <a:pt x="70" y="281"/>
                                    <a:pt x="67" y="283"/>
                                  </a:cubicBezTo>
                                  <a:cubicBezTo>
                                    <a:pt x="66" y="284"/>
                                    <a:pt x="64" y="285"/>
                                    <a:pt x="62" y="285"/>
                                  </a:cubicBezTo>
                                  <a:cubicBezTo>
                                    <a:pt x="61" y="285"/>
                                    <a:pt x="59" y="284"/>
                                    <a:pt x="58" y="283"/>
                                  </a:cubicBezTo>
                                  <a:close/>
                                </a:path>
                              </a:pathLst>
                            </a:custGeom>
                            <a:grpFill/>
                            <a:ln w="9525">
                              <a:solidFill>
                                <a:schemeClr val="accent3"/>
                              </a:solidFill>
                              <a:round/>
                              <a:headEnd/>
                              <a:tailEnd/>
                            </a:ln>
                          </wps:spPr>
                          <wps:bodyPr/>
                        </wps:wsp>
                        <wps:wsp>
                          <wps:cNvPr id="65" name="Freeform 466">
                            <a:extLst>
                              <a:ext uri="{FF2B5EF4-FFF2-40B4-BE49-F238E27FC236}">
                                <a16:creationId xmlns:a16="http://schemas.microsoft.com/office/drawing/2014/main" id="{333BDD6B-46A9-4773-8821-FB9CCCF4F686}"/>
                              </a:ext>
                            </a:extLst>
                          </wps:cNvPr>
                          <wps:cNvSpPr>
                            <a:spLocks/>
                          </wps:cNvSpPr>
                          <wps:spPr bwMode="auto">
                            <a:xfrm>
                              <a:off x="2671045" y="1191516"/>
                              <a:ext cx="68" cy="245"/>
                            </a:xfrm>
                            <a:custGeom>
                              <a:avLst/>
                              <a:gdLst>
                                <a:gd name="T0" fmla="*/ 53 w 91"/>
                                <a:gd name="T1" fmla="*/ 173 h 346"/>
                                <a:gd name="T2" fmla="*/ 53 w 91"/>
                                <a:gd name="T3" fmla="*/ 6 h 346"/>
                                <a:gd name="T4" fmla="*/ 46 w 91"/>
                                <a:gd name="T5" fmla="*/ 0 h 346"/>
                                <a:gd name="T6" fmla="*/ 40 w 91"/>
                                <a:gd name="T7" fmla="*/ 6 h 346"/>
                                <a:gd name="T8" fmla="*/ 40 w 91"/>
                                <a:gd name="T9" fmla="*/ 175 h 346"/>
                                <a:gd name="T10" fmla="*/ 0 w 91"/>
                                <a:gd name="T11" fmla="*/ 346 h 346"/>
                                <a:gd name="T12" fmla="*/ 13 w 91"/>
                                <a:gd name="T13" fmla="*/ 346 h 346"/>
                                <a:gd name="T14" fmla="*/ 40 w 91"/>
                                <a:gd name="T15" fmla="*/ 232 h 346"/>
                                <a:gd name="T16" fmla="*/ 40 w 91"/>
                                <a:gd name="T17" fmla="*/ 346 h 346"/>
                                <a:gd name="T18" fmla="*/ 53 w 91"/>
                                <a:gd name="T19" fmla="*/ 346 h 346"/>
                                <a:gd name="T20" fmla="*/ 53 w 91"/>
                                <a:gd name="T21" fmla="*/ 233 h 346"/>
                                <a:gd name="T22" fmla="*/ 78 w 91"/>
                                <a:gd name="T23" fmla="*/ 346 h 346"/>
                                <a:gd name="T24" fmla="*/ 91 w 91"/>
                                <a:gd name="T25" fmla="*/ 346 h 346"/>
                                <a:gd name="T26" fmla="*/ 53 w 91"/>
                                <a:gd name="T27" fmla="*/ 174 h 346"/>
                                <a:gd name="T28" fmla="*/ 53 w 91"/>
                                <a:gd name="T29" fmla="*/ 173 h 34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91" h="346">
                                  <a:moveTo>
                                    <a:pt x="53" y="173"/>
                                  </a:moveTo>
                                  <a:cubicBezTo>
                                    <a:pt x="53" y="6"/>
                                    <a:pt x="53" y="6"/>
                                    <a:pt x="53" y="6"/>
                                  </a:cubicBezTo>
                                  <a:cubicBezTo>
                                    <a:pt x="53" y="3"/>
                                    <a:pt x="50" y="0"/>
                                    <a:pt x="46" y="0"/>
                                  </a:cubicBezTo>
                                  <a:cubicBezTo>
                                    <a:pt x="43" y="0"/>
                                    <a:pt x="40" y="3"/>
                                    <a:pt x="40" y="6"/>
                                  </a:cubicBezTo>
                                  <a:cubicBezTo>
                                    <a:pt x="40" y="175"/>
                                    <a:pt x="40" y="175"/>
                                    <a:pt x="40" y="175"/>
                                  </a:cubicBezTo>
                                  <a:cubicBezTo>
                                    <a:pt x="0" y="346"/>
                                    <a:pt x="0" y="346"/>
                                    <a:pt x="0" y="346"/>
                                  </a:cubicBezTo>
                                  <a:cubicBezTo>
                                    <a:pt x="13" y="346"/>
                                    <a:pt x="13" y="346"/>
                                    <a:pt x="13" y="346"/>
                                  </a:cubicBezTo>
                                  <a:cubicBezTo>
                                    <a:pt x="40" y="232"/>
                                    <a:pt x="40" y="232"/>
                                    <a:pt x="40" y="232"/>
                                  </a:cubicBezTo>
                                  <a:cubicBezTo>
                                    <a:pt x="40" y="346"/>
                                    <a:pt x="40" y="346"/>
                                    <a:pt x="40" y="346"/>
                                  </a:cubicBezTo>
                                  <a:cubicBezTo>
                                    <a:pt x="53" y="346"/>
                                    <a:pt x="53" y="346"/>
                                    <a:pt x="53" y="346"/>
                                  </a:cubicBezTo>
                                  <a:cubicBezTo>
                                    <a:pt x="53" y="233"/>
                                    <a:pt x="53" y="233"/>
                                    <a:pt x="53" y="233"/>
                                  </a:cubicBezTo>
                                  <a:cubicBezTo>
                                    <a:pt x="78" y="346"/>
                                    <a:pt x="78" y="346"/>
                                    <a:pt x="78" y="346"/>
                                  </a:cubicBezTo>
                                  <a:cubicBezTo>
                                    <a:pt x="91" y="346"/>
                                    <a:pt x="91" y="346"/>
                                    <a:pt x="91" y="346"/>
                                  </a:cubicBezTo>
                                  <a:cubicBezTo>
                                    <a:pt x="53" y="174"/>
                                    <a:pt x="53" y="174"/>
                                    <a:pt x="53" y="174"/>
                                  </a:cubicBezTo>
                                  <a:lnTo>
                                    <a:pt x="53" y="173"/>
                                  </a:lnTo>
                                  <a:close/>
                                </a:path>
                              </a:pathLst>
                            </a:custGeom>
                            <a:grpFill/>
                            <a:ln w="9525">
                              <a:solidFill>
                                <a:schemeClr val="accent3"/>
                              </a:solidFill>
                              <a:round/>
                              <a:headEnd/>
                              <a:tailEnd/>
                            </a:ln>
                          </wps:spPr>
                          <wps:bodyPr/>
                        </wps:wsp>
                      </wpg:grpSp>
                      <wpg:grpSp>
                        <wpg:cNvPr id="25" name="Group 25">
                          <a:extLst>
                            <a:ext uri="{FF2B5EF4-FFF2-40B4-BE49-F238E27FC236}">
                              <a16:creationId xmlns:a16="http://schemas.microsoft.com/office/drawing/2014/main" id="{6A2A2725-0FC5-4B38-890A-5D00D1CEBC1B}"/>
                            </a:ext>
                          </a:extLst>
                        </wpg:cNvPr>
                        <wpg:cNvGrpSpPr>
                          <a:grpSpLocks/>
                        </wpg:cNvGrpSpPr>
                        <wpg:grpSpPr bwMode="auto">
                          <a:xfrm>
                            <a:off x="2790794" y="824631"/>
                            <a:ext cx="337456" cy="360966"/>
                            <a:chOff x="2767340" y="819722"/>
                            <a:chExt cx="354" cy="334"/>
                          </a:xfrm>
                          <a:solidFill>
                            <a:schemeClr val="accent3"/>
                          </a:solidFill>
                        </wpg:grpSpPr>
                        <wps:wsp>
                          <wps:cNvPr id="40" name="Freeform 454">
                            <a:extLst>
                              <a:ext uri="{FF2B5EF4-FFF2-40B4-BE49-F238E27FC236}">
                                <a16:creationId xmlns:a16="http://schemas.microsoft.com/office/drawing/2014/main" id="{BDD911A2-C182-4C38-B28D-E1D47B49F13A}"/>
                              </a:ext>
                            </a:extLst>
                          </wps:cNvPr>
                          <wps:cNvSpPr>
                            <a:spLocks/>
                          </wps:cNvSpPr>
                          <wps:spPr bwMode="auto">
                            <a:xfrm>
                              <a:off x="2767593" y="819780"/>
                              <a:ext cx="27" cy="87"/>
                            </a:xfrm>
                            <a:custGeom>
                              <a:avLst/>
                              <a:gdLst>
                                <a:gd name="T0" fmla="*/ 2 w 36"/>
                                <a:gd name="T1" fmla="*/ 120 h 122"/>
                                <a:gd name="T2" fmla="*/ 2 w 36"/>
                                <a:gd name="T3" fmla="*/ 111 h 122"/>
                                <a:gd name="T4" fmla="*/ 23 w 36"/>
                                <a:gd name="T5" fmla="*/ 61 h 122"/>
                                <a:gd name="T6" fmla="*/ 2 w 36"/>
                                <a:gd name="T7" fmla="*/ 11 h 122"/>
                                <a:gd name="T8" fmla="*/ 2 w 36"/>
                                <a:gd name="T9" fmla="*/ 2 h 122"/>
                                <a:gd name="T10" fmla="*/ 11 w 36"/>
                                <a:gd name="T11" fmla="*/ 2 h 122"/>
                                <a:gd name="T12" fmla="*/ 36 w 36"/>
                                <a:gd name="T13" fmla="*/ 61 h 122"/>
                                <a:gd name="T14" fmla="*/ 11 w 36"/>
                                <a:gd name="T15" fmla="*/ 120 h 122"/>
                                <a:gd name="T16" fmla="*/ 7 w 36"/>
                                <a:gd name="T17" fmla="*/ 122 h 122"/>
                                <a:gd name="T18" fmla="*/ 2 w 36"/>
                                <a:gd name="T19" fmla="*/ 120 h 12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6" h="122">
                                  <a:moveTo>
                                    <a:pt x="2" y="120"/>
                                  </a:moveTo>
                                  <a:cubicBezTo>
                                    <a:pt x="0" y="117"/>
                                    <a:pt x="0" y="113"/>
                                    <a:pt x="2" y="111"/>
                                  </a:cubicBezTo>
                                  <a:cubicBezTo>
                                    <a:pt x="15" y="98"/>
                                    <a:pt x="23" y="80"/>
                                    <a:pt x="23" y="61"/>
                                  </a:cubicBezTo>
                                  <a:cubicBezTo>
                                    <a:pt x="23" y="42"/>
                                    <a:pt x="15" y="24"/>
                                    <a:pt x="2" y="11"/>
                                  </a:cubicBezTo>
                                  <a:cubicBezTo>
                                    <a:pt x="0" y="9"/>
                                    <a:pt x="0" y="5"/>
                                    <a:pt x="2" y="2"/>
                                  </a:cubicBezTo>
                                  <a:cubicBezTo>
                                    <a:pt x="5" y="0"/>
                                    <a:pt x="9" y="0"/>
                                    <a:pt x="11" y="2"/>
                                  </a:cubicBezTo>
                                  <a:cubicBezTo>
                                    <a:pt x="26" y="17"/>
                                    <a:pt x="36" y="38"/>
                                    <a:pt x="36" y="61"/>
                                  </a:cubicBezTo>
                                  <a:cubicBezTo>
                                    <a:pt x="36" y="84"/>
                                    <a:pt x="26" y="105"/>
                                    <a:pt x="11" y="120"/>
                                  </a:cubicBezTo>
                                  <a:cubicBezTo>
                                    <a:pt x="10" y="121"/>
                                    <a:pt x="8" y="122"/>
                                    <a:pt x="7" y="122"/>
                                  </a:cubicBezTo>
                                  <a:cubicBezTo>
                                    <a:pt x="5" y="122"/>
                                    <a:pt x="3" y="121"/>
                                    <a:pt x="2" y="120"/>
                                  </a:cubicBezTo>
                                  <a:close/>
                                </a:path>
                              </a:pathLst>
                            </a:custGeom>
                            <a:grpFill/>
                            <a:ln w="9525">
                              <a:solidFill>
                                <a:schemeClr val="accent3"/>
                              </a:solidFill>
                              <a:round/>
                              <a:headEnd/>
                              <a:tailEnd/>
                            </a:ln>
                          </wps:spPr>
                          <wps:bodyPr/>
                        </wps:wsp>
                        <wps:wsp>
                          <wps:cNvPr id="41" name="Freeform 455">
                            <a:extLst>
                              <a:ext uri="{FF2B5EF4-FFF2-40B4-BE49-F238E27FC236}">
                                <a16:creationId xmlns:a16="http://schemas.microsoft.com/office/drawing/2014/main" id="{9F490214-6FF0-4329-868F-A4A82A6B053B}"/>
                              </a:ext>
                            </a:extLst>
                          </wps:cNvPr>
                          <wps:cNvSpPr>
                            <a:spLocks/>
                          </wps:cNvSpPr>
                          <wps:spPr bwMode="auto">
                            <a:xfrm>
                              <a:off x="2767609" y="819761"/>
                              <a:ext cx="34" cy="125"/>
                            </a:xfrm>
                            <a:custGeom>
                              <a:avLst/>
                              <a:gdLst>
                                <a:gd name="T0" fmla="*/ 2 w 47"/>
                                <a:gd name="T1" fmla="*/ 174 h 176"/>
                                <a:gd name="T2" fmla="*/ 2 w 47"/>
                                <a:gd name="T3" fmla="*/ 165 h 176"/>
                                <a:gd name="T4" fmla="*/ 34 w 47"/>
                                <a:gd name="T5" fmla="*/ 88 h 176"/>
                                <a:gd name="T6" fmla="*/ 2 w 47"/>
                                <a:gd name="T7" fmla="*/ 11 h 176"/>
                                <a:gd name="T8" fmla="*/ 2 w 47"/>
                                <a:gd name="T9" fmla="*/ 2 h 176"/>
                                <a:gd name="T10" fmla="*/ 11 w 47"/>
                                <a:gd name="T11" fmla="*/ 2 h 176"/>
                                <a:gd name="T12" fmla="*/ 47 w 47"/>
                                <a:gd name="T13" fmla="*/ 88 h 176"/>
                                <a:gd name="T14" fmla="*/ 12 w 47"/>
                                <a:gd name="T15" fmla="*/ 174 h 176"/>
                                <a:gd name="T16" fmla="*/ 7 w 47"/>
                                <a:gd name="T17" fmla="*/ 176 h 176"/>
                                <a:gd name="T18" fmla="*/ 2 w 47"/>
                                <a:gd name="T19" fmla="*/ 174 h 17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47" h="176">
                                  <a:moveTo>
                                    <a:pt x="2" y="174"/>
                                  </a:moveTo>
                                  <a:cubicBezTo>
                                    <a:pt x="0" y="171"/>
                                    <a:pt x="0" y="167"/>
                                    <a:pt x="2" y="165"/>
                                  </a:cubicBezTo>
                                  <a:cubicBezTo>
                                    <a:pt x="22" y="145"/>
                                    <a:pt x="34" y="118"/>
                                    <a:pt x="34" y="88"/>
                                  </a:cubicBezTo>
                                  <a:cubicBezTo>
                                    <a:pt x="34" y="58"/>
                                    <a:pt x="22" y="31"/>
                                    <a:pt x="2" y="11"/>
                                  </a:cubicBezTo>
                                  <a:cubicBezTo>
                                    <a:pt x="0" y="9"/>
                                    <a:pt x="0" y="5"/>
                                    <a:pt x="2" y="2"/>
                                  </a:cubicBezTo>
                                  <a:cubicBezTo>
                                    <a:pt x="5" y="0"/>
                                    <a:pt x="9" y="0"/>
                                    <a:pt x="11" y="2"/>
                                  </a:cubicBezTo>
                                  <a:cubicBezTo>
                                    <a:pt x="33" y="24"/>
                                    <a:pt x="47" y="55"/>
                                    <a:pt x="47" y="88"/>
                                  </a:cubicBezTo>
                                  <a:cubicBezTo>
                                    <a:pt x="47" y="122"/>
                                    <a:pt x="33" y="152"/>
                                    <a:pt x="12" y="174"/>
                                  </a:cubicBezTo>
                                  <a:cubicBezTo>
                                    <a:pt x="10" y="175"/>
                                    <a:pt x="9" y="176"/>
                                    <a:pt x="7" y="176"/>
                                  </a:cubicBezTo>
                                  <a:cubicBezTo>
                                    <a:pt x="5" y="176"/>
                                    <a:pt x="4" y="175"/>
                                    <a:pt x="2" y="174"/>
                                  </a:cubicBezTo>
                                  <a:close/>
                                </a:path>
                              </a:pathLst>
                            </a:custGeom>
                            <a:grpFill/>
                            <a:ln w="9525">
                              <a:solidFill>
                                <a:schemeClr val="accent3"/>
                              </a:solidFill>
                              <a:round/>
                              <a:headEnd/>
                              <a:tailEnd/>
                            </a:ln>
                          </wps:spPr>
                          <wps:bodyPr/>
                        </wps:wsp>
                        <wps:wsp>
                          <wps:cNvPr id="42" name="Freeform 456">
                            <a:extLst>
                              <a:ext uri="{FF2B5EF4-FFF2-40B4-BE49-F238E27FC236}">
                                <a16:creationId xmlns:a16="http://schemas.microsoft.com/office/drawing/2014/main" id="{3E7169E0-8FE5-4184-8EEC-92A560E50C4D}"/>
                              </a:ext>
                            </a:extLst>
                          </wps:cNvPr>
                          <wps:cNvSpPr>
                            <a:spLocks/>
                          </wps:cNvSpPr>
                          <wps:spPr bwMode="auto">
                            <a:xfrm>
                              <a:off x="2767626" y="819741"/>
                              <a:ext cx="42" cy="163"/>
                            </a:xfrm>
                            <a:custGeom>
                              <a:avLst/>
                              <a:gdLst>
                                <a:gd name="T0" fmla="*/ 2 w 58"/>
                                <a:gd name="T1" fmla="*/ 229 h 231"/>
                                <a:gd name="T2" fmla="*/ 2 w 58"/>
                                <a:gd name="T3" fmla="*/ 220 h 231"/>
                                <a:gd name="T4" fmla="*/ 45 w 58"/>
                                <a:gd name="T5" fmla="*/ 116 h 231"/>
                                <a:gd name="T6" fmla="*/ 2 w 58"/>
                                <a:gd name="T7" fmla="*/ 12 h 231"/>
                                <a:gd name="T8" fmla="*/ 2 w 58"/>
                                <a:gd name="T9" fmla="*/ 3 h 231"/>
                                <a:gd name="T10" fmla="*/ 12 w 58"/>
                                <a:gd name="T11" fmla="*/ 3 h 231"/>
                                <a:gd name="T12" fmla="*/ 58 w 58"/>
                                <a:gd name="T13" fmla="*/ 116 h 231"/>
                                <a:gd name="T14" fmla="*/ 12 w 58"/>
                                <a:gd name="T15" fmla="*/ 229 h 231"/>
                                <a:gd name="T16" fmla="*/ 7 w 58"/>
                                <a:gd name="T17" fmla="*/ 231 h 231"/>
                                <a:gd name="T18" fmla="*/ 2 w 58"/>
                                <a:gd name="T19" fmla="*/ 229 h 231"/>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58" h="231">
                                  <a:moveTo>
                                    <a:pt x="2" y="229"/>
                                  </a:moveTo>
                                  <a:cubicBezTo>
                                    <a:pt x="0" y="226"/>
                                    <a:pt x="0" y="222"/>
                                    <a:pt x="2" y="220"/>
                                  </a:cubicBezTo>
                                  <a:cubicBezTo>
                                    <a:pt x="29" y="193"/>
                                    <a:pt x="45" y="157"/>
                                    <a:pt x="45" y="116"/>
                                  </a:cubicBezTo>
                                  <a:cubicBezTo>
                                    <a:pt x="45" y="75"/>
                                    <a:pt x="29" y="39"/>
                                    <a:pt x="2" y="12"/>
                                  </a:cubicBezTo>
                                  <a:cubicBezTo>
                                    <a:pt x="0" y="10"/>
                                    <a:pt x="0" y="6"/>
                                    <a:pt x="2" y="3"/>
                                  </a:cubicBezTo>
                                  <a:cubicBezTo>
                                    <a:pt x="5" y="0"/>
                                    <a:pt x="9" y="0"/>
                                    <a:pt x="12" y="3"/>
                                  </a:cubicBezTo>
                                  <a:cubicBezTo>
                                    <a:pt x="41" y="32"/>
                                    <a:pt x="58" y="72"/>
                                    <a:pt x="58" y="116"/>
                                  </a:cubicBezTo>
                                  <a:cubicBezTo>
                                    <a:pt x="58" y="160"/>
                                    <a:pt x="41" y="200"/>
                                    <a:pt x="12" y="229"/>
                                  </a:cubicBezTo>
                                  <a:cubicBezTo>
                                    <a:pt x="10" y="230"/>
                                    <a:pt x="9" y="231"/>
                                    <a:pt x="7" y="231"/>
                                  </a:cubicBezTo>
                                  <a:cubicBezTo>
                                    <a:pt x="5" y="231"/>
                                    <a:pt x="4" y="230"/>
                                    <a:pt x="2" y="229"/>
                                  </a:cubicBezTo>
                                  <a:close/>
                                </a:path>
                              </a:pathLst>
                            </a:custGeom>
                            <a:grpFill/>
                            <a:ln w="9525">
                              <a:solidFill>
                                <a:schemeClr val="accent3"/>
                              </a:solidFill>
                              <a:round/>
                              <a:headEnd/>
                              <a:tailEnd/>
                            </a:ln>
                          </wps:spPr>
                          <wps:bodyPr/>
                        </wps:wsp>
                        <wps:wsp>
                          <wps:cNvPr id="43" name="Freeform 457">
                            <a:extLst>
                              <a:ext uri="{FF2B5EF4-FFF2-40B4-BE49-F238E27FC236}">
                                <a16:creationId xmlns:a16="http://schemas.microsoft.com/office/drawing/2014/main" id="{D786EF2F-6531-4260-A96B-6A8B736CE4D1}"/>
                              </a:ext>
                            </a:extLst>
                          </wps:cNvPr>
                          <wps:cNvSpPr>
                            <a:spLocks/>
                          </wps:cNvSpPr>
                          <wps:spPr bwMode="auto">
                            <a:xfrm>
                              <a:off x="2767642" y="819722"/>
                              <a:ext cx="52" cy="201"/>
                            </a:xfrm>
                            <a:custGeom>
                              <a:avLst/>
                              <a:gdLst>
                                <a:gd name="T0" fmla="*/ 3 w 70"/>
                                <a:gd name="T1" fmla="*/ 283 h 285"/>
                                <a:gd name="T2" fmla="*/ 3 w 70"/>
                                <a:gd name="T3" fmla="*/ 274 h 285"/>
                                <a:gd name="T4" fmla="*/ 57 w 70"/>
                                <a:gd name="T5" fmla="*/ 143 h 285"/>
                                <a:gd name="T6" fmla="*/ 3 w 70"/>
                                <a:gd name="T7" fmla="*/ 12 h 285"/>
                                <a:gd name="T8" fmla="*/ 3 w 70"/>
                                <a:gd name="T9" fmla="*/ 3 h 285"/>
                                <a:gd name="T10" fmla="*/ 12 w 70"/>
                                <a:gd name="T11" fmla="*/ 3 h 285"/>
                                <a:gd name="T12" fmla="*/ 70 w 70"/>
                                <a:gd name="T13" fmla="*/ 143 h 285"/>
                                <a:gd name="T14" fmla="*/ 12 w 70"/>
                                <a:gd name="T15" fmla="*/ 283 h 285"/>
                                <a:gd name="T16" fmla="*/ 7 w 70"/>
                                <a:gd name="T17" fmla="*/ 285 h 285"/>
                                <a:gd name="T18" fmla="*/ 3 w 70"/>
                                <a:gd name="T19" fmla="*/ 283 h 28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70" h="285">
                                  <a:moveTo>
                                    <a:pt x="3" y="283"/>
                                  </a:moveTo>
                                  <a:cubicBezTo>
                                    <a:pt x="0" y="281"/>
                                    <a:pt x="0" y="276"/>
                                    <a:pt x="3" y="274"/>
                                  </a:cubicBezTo>
                                  <a:cubicBezTo>
                                    <a:pt x="36" y="240"/>
                                    <a:pt x="57" y="194"/>
                                    <a:pt x="57" y="143"/>
                                  </a:cubicBezTo>
                                  <a:cubicBezTo>
                                    <a:pt x="57" y="92"/>
                                    <a:pt x="36" y="46"/>
                                    <a:pt x="3" y="12"/>
                                  </a:cubicBezTo>
                                  <a:cubicBezTo>
                                    <a:pt x="0" y="10"/>
                                    <a:pt x="0" y="5"/>
                                    <a:pt x="3" y="3"/>
                                  </a:cubicBezTo>
                                  <a:cubicBezTo>
                                    <a:pt x="5" y="0"/>
                                    <a:pt x="9" y="0"/>
                                    <a:pt x="12" y="3"/>
                                  </a:cubicBezTo>
                                  <a:cubicBezTo>
                                    <a:pt x="48" y="39"/>
                                    <a:pt x="70" y="88"/>
                                    <a:pt x="70" y="143"/>
                                  </a:cubicBezTo>
                                  <a:cubicBezTo>
                                    <a:pt x="70" y="198"/>
                                    <a:pt x="48" y="247"/>
                                    <a:pt x="12" y="283"/>
                                  </a:cubicBezTo>
                                  <a:cubicBezTo>
                                    <a:pt x="11" y="284"/>
                                    <a:pt x="9" y="285"/>
                                    <a:pt x="7" y="285"/>
                                  </a:cubicBezTo>
                                  <a:cubicBezTo>
                                    <a:pt x="6" y="285"/>
                                    <a:pt x="4" y="284"/>
                                    <a:pt x="3" y="283"/>
                                  </a:cubicBezTo>
                                  <a:close/>
                                </a:path>
                              </a:pathLst>
                            </a:custGeom>
                            <a:grpFill/>
                            <a:ln w="9525">
                              <a:solidFill>
                                <a:schemeClr val="accent3"/>
                              </a:solidFill>
                              <a:round/>
                              <a:headEnd/>
                              <a:tailEnd/>
                            </a:ln>
                          </wps:spPr>
                          <wps:bodyPr/>
                        </wps:wsp>
                        <wps:wsp>
                          <wps:cNvPr id="44" name="Oval 44">
                            <a:extLst>
                              <a:ext uri="{FF2B5EF4-FFF2-40B4-BE49-F238E27FC236}">
                                <a16:creationId xmlns:a16="http://schemas.microsoft.com/office/drawing/2014/main" id="{A95C7D4D-17CD-4C1C-BB4F-F360F7F20D34}"/>
                              </a:ext>
                            </a:extLst>
                          </wps:cNvPr>
                          <wps:cNvSpPr>
                            <a:spLocks noChangeArrowheads="1"/>
                          </wps:cNvSpPr>
                          <wps:spPr bwMode="auto">
                            <a:xfrm>
                              <a:off x="2767453" y="819792"/>
                              <a:ext cx="24" cy="60"/>
                            </a:xfrm>
                            <a:prstGeom prst="ellipse">
                              <a:avLst/>
                            </a:prstGeom>
                            <a:grpFill/>
                            <a:ln w="9525">
                              <a:solidFill>
                                <a:schemeClr val="accent3"/>
                              </a:solidFill>
                              <a:round/>
                              <a:headEnd/>
                              <a:tailEnd/>
                            </a:ln>
                          </wps:spPr>
                          <wps:bodyPr/>
                        </wps:wsp>
                        <wps:wsp>
                          <wps:cNvPr id="45" name="Freeform 459">
                            <a:extLst>
                              <a:ext uri="{FF2B5EF4-FFF2-40B4-BE49-F238E27FC236}">
                                <a16:creationId xmlns:a16="http://schemas.microsoft.com/office/drawing/2014/main" id="{208F8F5C-1FE5-40FB-8204-3DC8D0B0B6B8}"/>
                              </a:ext>
                            </a:extLst>
                          </wps:cNvPr>
                          <wps:cNvSpPr>
                            <a:spLocks/>
                          </wps:cNvSpPr>
                          <wps:spPr bwMode="auto">
                            <a:xfrm>
                              <a:off x="2767471" y="819792"/>
                              <a:ext cx="33" cy="60"/>
                            </a:xfrm>
                            <a:custGeom>
                              <a:avLst/>
                              <a:gdLst>
                                <a:gd name="T0" fmla="*/ 27 w 43"/>
                                <a:gd name="T1" fmla="*/ 0 h 85"/>
                                <a:gd name="T2" fmla="*/ 3 w 43"/>
                                <a:gd name="T3" fmla="*/ 0 h 85"/>
                                <a:gd name="T4" fmla="*/ 3 w 43"/>
                                <a:gd name="T5" fmla="*/ 0 h 85"/>
                                <a:gd name="T6" fmla="*/ 16 w 43"/>
                                <a:gd name="T7" fmla="*/ 43 h 85"/>
                                <a:gd name="T8" fmla="*/ 0 w 43"/>
                                <a:gd name="T9" fmla="*/ 85 h 85"/>
                                <a:gd name="T10" fmla="*/ 27 w 43"/>
                                <a:gd name="T11" fmla="*/ 85 h 85"/>
                                <a:gd name="T12" fmla="*/ 43 w 43"/>
                                <a:gd name="T13" fmla="*/ 43 h 85"/>
                                <a:gd name="T14" fmla="*/ 27 w 43"/>
                                <a:gd name="T15" fmla="*/ 0 h 85"/>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43" h="85">
                                  <a:moveTo>
                                    <a:pt x="27" y="0"/>
                                  </a:moveTo>
                                  <a:cubicBezTo>
                                    <a:pt x="3" y="0"/>
                                    <a:pt x="3" y="0"/>
                                    <a:pt x="3" y="0"/>
                                  </a:cubicBezTo>
                                  <a:cubicBezTo>
                                    <a:pt x="3" y="0"/>
                                    <a:pt x="3" y="0"/>
                                    <a:pt x="3" y="0"/>
                                  </a:cubicBezTo>
                                  <a:cubicBezTo>
                                    <a:pt x="12" y="2"/>
                                    <a:pt x="16" y="20"/>
                                    <a:pt x="16" y="43"/>
                                  </a:cubicBezTo>
                                  <a:cubicBezTo>
                                    <a:pt x="16" y="66"/>
                                    <a:pt x="9" y="85"/>
                                    <a:pt x="0" y="85"/>
                                  </a:cubicBezTo>
                                  <a:cubicBezTo>
                                    <a:pt x="27" y="85"/>
                                    <a:pt x="27" y="85"/>
                                    <a:pt x="27" y="85"/>
                                  </a:cubicBezTo>
                                  <a:cubicBezTo>
                                    <a:pt x="35" y="85"/>
                                    <a:pt x="43" y="66"/>
                                    <a:pt x="43" y="43"/>
                                  </a:cubicBezTo>
                                  <a:cubicBezTo>
                                    <a:pt x="43" y="19"/>
                                    <a:pt x="35" y="0"/>
                                    <a:pt x="27" y="0"/>
                                  </a:cubicBezTo>
                                </a:path>
                              </a:pathLst>
                            </a:custGeom>
                            <a:grpFill/>
                            <a:ln w="9525">
                              <a:solidFill>
                                <a:schemeClr val="accent3"/>
                              </a:solidFill>
                              <a:round/>
                              <a:headEnd/>
                              <a:tailEnd/>
                            </a:ln>
                          </wps:spPr>
                          <wps:bodyPr/>
                        </wps:wsp>
                        <wps:wsp>
                          <wps:cNvPr id="46" name="Oval 46">
                            <a:extLst>
                              <a:ext uri="{FF2B5EF4-FFF2-40B4-BE49-F238E27FC236}">
                                <a16:creationId xmlns:a16="http://schemas.microsoft.com/office/drawing/2014/main" id="{828FE0B8-EA90-4DE3-A8A5-A0BF4D3C629E}"/>
                              </a:ext>
                            </a:extLst>
                          </wps:cNvPr>
                          <wps:cNvSpPr>
                            <a:spLocks noChangeArrowheads="1"/>
                          </wps:cNvSpPr>
                          <wps:spPr bwMode="auto">
                            <a:xfrm>
                              <a:off x="2767557" y="819792"/>
                              <a:ext cx="23" cy="60"/>
                            </a:xfrm>
                            <a:prstGeom prst="ellipse">
                              <a:avLst/>
                            </a:prstGeom>
                            <a:grpFill/>
                            <a:ln w="9525">
                              <a:solidFill>
                                <a:schemeClr val="accent3"/>
                              </a:solidFill>
                              <a:round/>
                              <a:headEnd/>
                              <a:tailEnd/>
                            </a:ln>
                          </wps:spPr>
                          <wps:bodyPr/>
                        </wps:wsp>
                        <wps:wsp>
                          <wps:cNvPr id="47" name="Freeform 461">
                            <a:extLst>
                              <a:ext uri="{FF2B5EF4-FFF2-40B4-BE49-F238E27FC236}">
                                <a16:creationId xmlns:a16="http://schemas.microsoft.com/office/drawing/2014/main" id="{53B612A5-3473-49AC-81D5-B242F6BE8D4F}"/>
                              </a:ext>
                            </a:extLst>
                          </wps:cNvPr>
                          <wps:cNvSpPr>
                            <a:spLocks/>
                          </wps:cNvSpPr>
                          <wps:spPr bwMode="auto">
                            <a:xfrm>
                              <a:off x="2767532" y="819792"/>
                              <a:ext cx="30" cy="60"/>
                            </a:xfrm>
                            <a:custGeom>
                              <a:avLst/>
                              <a:gdLst>
                                <a:gd name="T0" fmla="*/ 16 w 42"/>
                                <a:gd name="T1" fmla="*/ 0 h 85"/>
                                <a:gd name="T2" fmla="*/ 39 w 42"/>
                                <a:gd name="T3" fmla="*/ 0 h 85"/>
                                <a:gd name="T4" fmla="*/ 39 w 42"/>
                                <a:gd name="T5" fmla="*/ 0 h 85"/>
                                <a:gd name="T6" fmla="*/ 26 w 42"/>
                                <a:gd name="T7" fmla="*/ 43 h 85"/>
                                <a:gd name="T8" fmla="*/ 42 w 42"/>
                                <a:gd name="T9" fmla="*/ 85 h 85"/>
                                <a:gd name="T10" fmla="*/ 16 w 42"/>
                                <a:gd name="T11" fmla="*/ 85 h 85"/>
                                <a:gd name="T12" fmla="*/ 0 w 42"/>
                                <a:gd name="T13" fmla="*/ 43 h 85"/>
                                <a:gd name="T14" fmla="*/ 16 w 42"/>
                                <a:gd name="T15" fmla="*/ 0 h 85"/>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42" h="85">
                                  <a:moveTo>
                                    <a:pt x="16" y="0"/>
                                  </a:moveTo>
                                  <a:cubicBezTo>
                                    <a:pt x="39" y="0"/>
                                    <a:pt x="39" y="0"/>
                                    <a:pt x="39" y="0"/>
                                  </a:cubicBezTo>
                                  <a:cubicBezTo>
                                    <a:pt x="39" y="0"/>
                                    <a:pt x="39" y="0"/>
                                    <a:pt x="39" y="0"/>
                                  </a:cubicBezTo>
                                  <a:cubicBezTo>
                                    <a:pt x="31" y="2"/>
                                    <a:pt x="26" y="20"/>
                                    <a:pt x="26" y="43"/>
                                  </a:cubicBezTo>
                                  <a:cubicBezTo>
                                    <a:pt x="26" y="66"/>
                                    <a:pt x="34" y="85"/>
                                    <a:pt x="42" y="85"/>
                                  </a:cubicBezTo>
                                  <a:cubicBezTo>
                                    <a:pt x="16" y="85"/>
                                    <a:pt x="16" y="85"/>
                                    <a:pt x="16" y="85"/>
                                  </a:cubicBezTo>
                                  <a:cubicBezTo>
                                    <a:pt x="7" y="85"/>
                                    <a:pt x="0" y="66"/>
                                    <a:pt x="0" y="43"/>
                                  </a:cubicBezTo>
                                  <a:cubicBezTo>
                                    <a:pt x="0" y="19"/>
                                    <a:pt x="7" y="0"/>
                                    <a:pt x="16" y="0"/>
                                  </a:cubicBezTo>
                                </a:path>
                              </a:pathLst>
                            </a:custGeom>
                            <a:grpFill/>
                            <a:ln w="9525">
                              <a:solidFill>
                                <a:schemeClr val="accent3"/>
                              </a:solidFill>
                              <a:round/>
                              <a:headEnd/>
                              <a:tailEnd/>
                            </a:ln>
                          </wps:spPr>
                          <wps:bodyPr/>
                        </wps:wsp>
                        <wps:wsp>
                          <wps:cNvPr id="48" name="Freeform 462">
                            <a:extLst>
                              <a:ext uri="{FF2B5EF4-FFF2-40B4-BE49-F238E27FC236}">
                                <a16:creationId xmlns:a16="http://schemas.microsoft.com/office/drawing/2014/main" id="{76C588E8-1504-476D-B81E-5F2B2C13F3AC}"/>
                              </a:ext>
                            </a:extLst>
                          </wps:cNvPr>
                          <wps:cNvSpPr>
                            <a:spLocks/>
                          </wps:cNvSpPr>
                          <wps:spPr bwMode="auto">
                            <a:xfrm>
                              <a:off x="2767414" y="819780"/>
                              <a:ext cx="27" cy="87"/>
                            </a:xfrm>
                            <a:custGeom>
                              <a:avLst/>
                              <a:gdLst>
                                <a:gd name="T0" fmla="*/ 24 w 36"/>
                                <a:gd name="T1" fmla="*/ 120 h 122"/>
                                <a:gd name="T2" fmla="*/ 0 w 36"/>
                                <a:gd name="T3" fmla="*/ 61 h 122"/>
                                <a:gd name="T4" fmla="*/ 24 w 36"/>
                                <a:gd name="T5" fmla="*/ 2 h 122"/>
                                <a:gd name="T6" fmla="*/ 34 w 36"/>
                                <a:gd name="T7" fmla="*/ 2 h 122"/>
                                <a:gd name="T8" fmla="*/ 34 w 36"/>
                                <a:gd name="T9" fmla="*/ 11 h 122"/>
                                <a:gd name="T10" fmla="*/ 13 w 36"/>
                                <a:gd name="T11" fmla="*/ 61 h 122"/>
                                <a:gd name="T12" fmla="*/ 34 w 36"/>
                                <a:gd name="T13" fmla="*/ 111 h 122"/>
                                <a:gd name="T14" fmla="*/ 34 w 36"/>
                                <a:gd name="T15" fmla="*/ 111 h 122"/>
                                <a:gd name="T16" fmla="*/ 34 w 36"/>
                                <a:gd name="T17" fmla="*/ 120 h 122"/>
                                <a:gd name="T18" fmla="*/ 29 w 36"/>
                                <a:gd name="T19" fmla="*/ 122 h 122"/>
                                <a:gd name="T20" fmla="*/ 24 w 36"/>
                                <a:gd name="T21" fmla="*/ 120 h 122"/>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36" h="122">
                                  <a:moveTo>
                                    <a:pt x="24" y="120"/>
                                  </a:moveTo>
                                  <a:cubicBezTo>
                                    <a:pt x="9" y="105"/>
                                    <a:pt x="0" y="84"/>
                                    <a:pt x="0" y="61"/>
                                  </a:cubicBezTo>
                                  <a:cubicBezTo>
                                    <a:pt x="0" y="38"/>
                                    <a:pt x="9" y="17"/>
                                    <a:pt x="24" y="2"/>
                                  </a:cubicBezTo>
                                  <a:cubicBezTo>
                                    <a:pt x="27" y="0"/>
                                    <a:pt x="31" y="0"/>
                                    <a:pt x="34" y="2"/>
                                  </a:cubicBezTo>
                                  <a:cubicBezTo>
                                    <a:pt x="36" y="5"/>
                                    <a:pt x="36" y="9"/>
                                    <a:pt x="34" y="11"/>
                                  </a:cubicBezTo>
                                  <a:cubicBezTo>
                                    <a:pt x="21" y="24"/>
                                    <a:pt x="13" y="42"/>
                                    <a:pt x="13" y="61"/>
                                  </a:cubicBezTo>
                                  <a:cubicBezTo>
                                    <a:pt x="13" y="80"/>
                                    <a:pt x="21" y="98"/>
                                    <a:pt x="34" y="111"/>
                                  </a:cubicBezTo>
                                  <a:cubicBezTo>
                                    <a:pt x="34" y="111"/>
                                    <a:pt x="34" y="111"/>
                                    <a:pt x="34" y="111"/>
                                  </a:cubicBezTo>
                                  <a:cubicBezTo>
                                    <a:pt x="36" y="113"/>
                                    <a:pt x="36" y="117"/>
                                    <a:pt x="34" y="120"/>
                                  </a:cubicBezTo>
                                  <a:cubicBezTo>
                                    <a:pt x="32" y="121"/>
                                    <a:pt x="31" y="122"/>
                                    <a:pt x="29" y="122"/>
                                  </a:cubicBezTo>
                                  <a:cubicBezTo>
                                    <a:pt x="27" y="122"/>
                                    <a:pt x="26" y="121"/>
                                    <a:pt x="24" y="120"/>
                                  </a:cubicBezTo>
                                  <a:close/>
                                </a:path>
                              </a:pathLst>
                            </a:custGeom>
                            <a:grpFill/>
                            <a:ln w="9525">
                              <a:solidFill>
                                <a:schemeClr val="accent3"/>
                              </a:solidFill>
                              <a:round/>
                              <a:headEnd/>
                              <a:tailEnd/>
                            </a:ln>
                          </wps:spPr>
                          <wps:bodyPr/>
                        </wps:wsp>
                        <wps:wsp>
                          <wps:cNvPr id="49" name="Freeform 463">
                            <a:extLst>
                              <a:ext uri="{FF2B5EF4-FFF2-40B4-BE49-F238E27FC236}">
                                <a16:creationId xmlns:a16="http://schemas.microsoft.com/office/drawing/2014/main" id="{7A9AE5EE-D7A7-4ADA-AAA1-F5D5C64D7531}"/>
                              </a:ext>
                            </a:extLst>
                          </wps:cNvPr>
                          <wps:cNvSpPr>
                            <a:spLocks/>
                          </wps:cNvSpPr>
                          <wps:spPr bwMode="auto">
                            <a:xfrm>
                              <a:off x="2767390" y="819761"/>
                              <a:ext cx="35" cy="125"/>
                            </a:xfrm>
                            <a:custGeom>
                              <a:avLst/>
                              <a:gdLst>
                                <a:gd name="T0" fmla="*/ 35 w 47"/>
                                <a:gd name="T1" fmla="*/ 174 h 176"/>
                                <a:gd name="T2" fmla="*/ 0 w 47"/>
                                <a:gd name="T3" fmla="*/ 88 h 176"/>
                                <a:gd name="T4" fmla="*/ 35 w 47"/>
                                <a:gd name="T5" fmla="*/ 2 h 176"/>
                                <a:gd name="T6" fmla="*/ 35 w 47"/>
                                <a:gd name="T7" fmla="*/ 2 h 176"/>
                                <a:gd name="T8" fmla="*/ 44 w 47"/>
                                <a:gd name="T9" fmla="*/ 2 h 176"/>
                                <a:gd name="T10" fmla="*/ 44 w 47"/>
                                <a:gd name="T11" fmla="*/ 11 h 176"/>
                                <a:gd name="T12" fmla="*/ 13 w 47"/>
                                <a:gd name="T13" fmla="*/ 88 h 176"/>
                                <a:gd name="T14" fmla="*/ 44 w 47"/>
                                <a:gd name="T15" fmla="*/ 165 h 176"/>
                                <a:gd name="T16" fmla="*/ 44 w 47"/>
                                <a:gd name="T17" fmla="*/ 174 h 176"/>
                                <a:gd name="T18" fmla="*/ 40 w 47"/>
                                <a:gd name="T19" fmla="*/ 176 h 176"/>
                                <a:gd name="T20" fmla="*/ 35 w 47"/>
                                <a:gd name="T21" fmla="*/ 174 h 17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47" h="176">
                                  <a:moveTo>
                                    <a:pt x="35" y="174"/>
                                  </a:moveTo>
                                  <a:cubicBezTo>
                                    <a:pt x="13" y="152"/>
                                    <a:pt x="0" y="122"/>
                                    <a:pt x="0" y="88"/>
                                  </a:cubicBezTo>
                                  <a:cubicBezTo>
                                    <a:pt x="0" y="55"/>
                                    <a:pt x="13" y="24"/>
                                    <a:pt x="35" y="2"/>
                                  </a:cubicBezTo>
                                  <a:cubicBezTo>
                                    <a:pt x="35" y="2"/>
                                    <a:pt x="35" y="2"/>
                                    <a:pt x="35" y="2"/>
                                  </a:cubicBezTo>
                                  <a:cubicBezTo>
                                    <a:pt x="38" y="0"/>
                                    <a:pt x="42" y="0"/>
                                    <a:pt x="44" y="2"/>
                                  </a:cubicBezTo>
                                  <a:cubicBezTo>
                                    <a:pt x="47" y="5"/>
                                    <a:pt x="47" y="9"/>
                                    <a:pt x="44" y="11"/>
                                  </a:cubicBezTo>
                                  <a:cubicBezTo>
                                    <a:pt x="25" y="31"/>
                                    <a:pt x="13" y="58"/>
                                    <a:pt x="13" y="88"/>
                                  </a:cubicBezTo>
                                  <a:cubicBezTo>
                                    <a:pt x="13" y="118"/>
                                    <a:pt x="25" y="145"/>
                                    <a:pt x="44" y="165"/>
                                  </a:cubicBezTo>
                                  <a:cubicBezTo>
                                    <a:pt x="47" y="167"/>
                                    <a:pt x="47" y="171"/>
                                    <a:pt x="44" y="174"/>
                                  </a:cubicBezTo>
                                  <a:cubicBezTo>
                                    <a:pt x="43" y="175"/>
                                    <a:pt x="42" y="176"/>
                                    <a:pt x="40" y="176"/>
                                  </a:cubicBezTo>
                                  <a:cubicBezTo>
                                    <a:pt x="38" y="176"/>
                                    <a:pt x="37" y="175"/>
                                    <a:pt x="35" y="174"/>
                                  </a:cubicBezTo>
                                  <a:close/>
                                </a:path>
                              </a:pathLst>
                            </a:custGeom>
                            <a:grpFill/>
                            <a:ln w="9525">
                              <a:solidFill>
                                <a:schemeClr val="accent3"/>
                              </a:solidFill>
                              <a:round/>
                              <a:headEnd/>
                              <a:tailEnd/>
                            </a:ln>
                          </wps:spPr>
                          <wps:bodyPr/>
                        </wps:wsp>
                        <wps:wsp>
                          <wps:cNvPr id="50" name="Freeform 464">
                            <a:extLst>
                              <a:ext uri="{FF2B5EF4-FFF2-40B4-BE49-F238E27FC236}">
                                <a16:creationId xmlns:a16="http://schemas.microsoft.com/office/drawing/2014/main" id="{47ED7B37-1646-4057-A3EB-53134E47CE28}"/>
                              </a:ext>
                            </a:extLst>
                          </wps:cNvPr>
                          <wps:cNvSpPr>
                            <a:spLocks/>
                          </wps:cNvSpPr>
                          <wps:spPr bwMode="auto">
                            <a:xfrm>
                              <a:off x="2767365" y="819741"/>
                              <a:ext cx="44" cy="163"/>
                            </a:xfrm>
                            <a:custGeom>
                              <a:avLst/>
                              <a:gdLst>
                                <a:gd name="T0" fmla="*/ 47 w 59"/>
                                <a:gd name="T1" fmla="*/ 229 h 231"/>
                                <a:gd name="T2" fmla="*/ 0 w 59"/>
                                <a:gd name="T3" fmla="*/ 116 h 231"/>
                                <a:gd name="T4" fmla="*/ 47 w 59"/>
                                <a:gd name="T5" fmla="*/ 3 h 231"/>
                                <a:gd name="T6" fmla="*/ 56 w 59"/>
                                <a:gd name="T7" fmla="*/ 3 h 231"/>
                                <a:gd name="T8" fmla="*/ 56 w 59"/>
                                <a:gd name="T9" fmla="*/ 12 h 231"/>
                                <a:gd name="T10" fmla="*/ 13 w 59"/>
                                <a:gd name="T11" fmla="*/ 116 h 231"/>
                                <a:gd name="T12" fmla="*/ 56 w 59"/>
                                <a:gd name="T13" fmla="*/ 220 h 231"/>
                                <a:gd name="T14" fmla="*/ 56 w 59"/>
                                <a:gd name="T15" fmla="*/ 220 h 231"/>
                                <a:gd name="T16" fmla="*/ 56 w 59"/>
                                <a:gd name="T17" fmla="*/ 229 h 231"/>
                                <a:gd name="T18" fmla="*/ 52 w 59"/>
                                <a:gd name="T19" fmla="*/ 231 h 231"/>
                                <a:gd name="T20" fmla="*/ 47 w 59"/>
                                <a:gd name="T21" fmla="*/ 229 h 231"/>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59" h="231">
                                  <a:moveTo>
                                    <a:pt x="47" y="229"/>
                                  </a:moveTo>
                                  <a:cubicBezTo>
                                    <a:pt x="18" y="200"/>
                                    <a:pt x="0" y="160"/>
                                    <a:pt x="0" y="116"/>
                                  </a:cubicBezTo>
                                  <a:cubicBezTo>
                                    <a:pt x="0" y="72"/>
                                    <a:pt x="18" y="32"/>
                                    <a:pt x="47" y="3"/>
                                  </a:cubicBezTo>
                                  <a:cubicBezTo>
                                    <a:pt x="50" y="0"/>
                                    <a:pt x="54" y="0"/>
                                    <a:pt x="56" y="3"/>
                                  </a:cubicBezTo>
                                  <a:cubicBezTo>
                                    <a:pt x="59" y="6"/>
                                    <a:pt x="59" y="10"/>
                                    <a:pt x="56" y="12"/>
                                  </a:cubicBezTo>
                                  <a:cubicBezTo>
                                    <a:pt x="30" y="39"/>
                                    <a:pt x="13" y="75"/>
                                    <a:pt x="13" y="116"/>
                                  </a:cubicBezTo>
                                  <a:cubicBezTo>
                                    <a:pt x="13" y="157"/>
                                    <a:pt x="30" y="193"/>
                                    <a:pt x="56" y="220"/>
                                  </a:cubicBezTo>
                                  <a:cubicBezTo>
                                    <a:pt x="56" y="220"/>
                                    <a:pt x="56" y="220"/>
                                    <a:pt x="56" y="220"/>
                                  </a:cubicBezTo>
                                  <a:cubicBezTo>
                                    <a:pt x="59" y="222"/>
                                    <a:pt x="59" y="226"/>
                                    <a:pt x="56" y="229"/>
                                  </a:cubicBezTo>
                                  <a:cubicBezTo>
                                    <a:pt x="55" y="230"/>
                                    <a:pt x="53" y="231"/>
                                    <a:pt x="52" y="231"/>
                                  </a:cubicBezTo>
                                  <a:cubicBezTo>
                                    <a:pt x="50" y="231"/>
                                    <a:pt x="48" y="230"/>
                                    <a:pt x="47" y="229"/>
                                  </a:cubicBezTo>
                                  <a:close/>
                                </a:path>
                              </a:pathLst>
                            </a:custGeom>
                            <a:grpFill/>
                            <a:ln w="9525">
                              <a:solidFill>
                                <a:schemeClr val="accent3"/>
                              </a:solidFill>
                              <a:round/>
                              <a:headEnd/>
                              <a:tailEnd/>
                            </a:ln>
                          </wps:spPr>
                          <wps:bodyPr/>
                        </wps:wsp>
                        <wps:wsp>
                          <wps:cNvPr id="51" name="Freeform 465">
                            <a:extLst>
                              <a:ext uri="{FF2B5EF4-FFF2-40B4-BE49-F238E27FC236}">
                                <a16:creationId xmlns:a16="http://schemas.microsoft.com/office/drawing/2014/main" id="{A2B2110C-BDA0-4B76-982A-6A2E367C02B6}"/>
                              </a:ext>
                            </a:extLst>
                          </wps:cNvPr>
                          <wps:cNvSpPr>
                            <a:spLocks/>
                          </wps:cNvSpPr>
                          <wps:spPr bwMode="auto">
                            <a:xfrm>
                              <a:off x="2767340" y="819722"/>
                              <a:ext cx="52" cy="201"/>
                            </a:xfrm>
                            <a:custGeom>
                              <a:avLst/>
                              <a:gdLst>
                                <a:gd name="T0" fmla="*/ 58 w 70"/>
                                <a:gd name="T1" fmla="*/ 283 h 285"/>
                                <a:gd name="T2" fmla="*/ 0 w 70"/>
                                <a:gd name="T3" fmla="*/ 143 h 285"/>
                                <a:gd name="T4" fmla="*/ 58 w 70"/>
                                <a:gd name="T5" fmla="*/ 3 h 285"/>
                                <a:gd name="T6" fmla="*/ 58 w 70"/>
                                <a:gd name="T7" fmla="*/ 3 h 285"/>
                                <a:gd name="T8" fmla="*/ 67 w 70"/>
                                <a:gd name="T9" fmla="*/ 3 h 285"/>
                                <a:gd name="T10" fmla="*/ 67 w 70"/>
                                <a:gd name="T11" fmla="*/ 12 h 285"/>
                                <a:gd name="T12" fmla="*/ 13 w 70"/>
                                <a:gd name="T13" fmla="*/ 143 h 285"/>
                                <a:gd name="T14" fmla="*/ 67 w 70"/>
                                <a:gd name="T15" fmla="*/ 274 h 285"/>
                                <a:gd name="T16" fmla="*/ 67 w 70"/>
                                <a:gd name="T17" fmla="*/ 283 h 285"/>
                                <a:gd name="T18" fmla="*/ 62 w 70"/>
                                <a:gd name="T19" fmla="*/ 285 h 285"/>
                                <a:gd name="T20" fmla="*/ 58 w 70"/>
                                <a:gd name="T21" fmla="*/ 283 h 28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70" h="285">
                                  <a:moveTo>
                                    <a:pt x="58" y="283"/>
                                  </a:moveTo>
                                  <a:cubicBezTo>
                                    <a:pt x="22" y="247"/>
                                    <a:pt x="0" y="198"/>
                                    <a:pt x="0" y="143"/>
                                  </a:cubicBezTo>
                                  <a:cubicBezTo>
                                    <a:pt x="0" y="88"/>
                                    <a:pt x="22" y="39"/>
                                    <a:pt x="58" y="3"/>
                                  </a:cubicBezTo>
                                  <a:cubicBezTo>
                                    <a:pt x="58" y="3"/>
                                    <a:pt x="58" y="3"/>
                                    <a:pt x="58" y="3"/>
                                  </a:cubicBezTo>
                                  <a:cubicBezTo>
                                    <a:pt x="60" y="0"/>
                                    <a:pt x="64" y="0"/>
                                    <a:pt x="67" y="3"/>
                                  </a:cubicBezTo>
                                  <a:cubicBezTo>
                                    <a:pt x="70" y="5"/>
                                    <a:pt x="70" y="10"/>
                                    <a:pt x="67" y="12"/>
                                  </a:cubicBezTo>
                                  <a:cubicBezTo>
                                    <a:pt x="34" y="46"/>
                                    <a:pt x="13" y="92"/>
                                    <a:pt x="13" y="143"/>
                                  </a:cubicBezTo>
                                  <a:cubicBezTo>
                                    <a:pt x="13" y="194"/>
                                    <a:pt x="34" y="240"/>
                                    <a:pt x="67" y="274"/>
                                  </a:cubicBezTo>
                                  <a:cubicBezTo>
                                    <a:pt x="70" y="276"/>
                                    <a:pt x="70" y="281"/>
                                    <a:pt x="67" y="283"/>
                                  </a:cubicBezTo>
                                  <a:cubicBezTo>
                                    <a:pt x="66" y="284"/>
                                    <a:pt x="64" y="285"/>
                                    <a:pt x="62" y="285"/>
                                  </a:cubicBezTo>
                                  <a:cubicBezTo>
                                    <a:pt x="61" y="285"/>
                                    <a:pt x="59" y="284"/>
                                    <a:pt x="58" y="283"/>
                                  </a:cubicBezTo>
                                  <a:close/>
                                </a:path>
                              </a:pathLst>
                            </a:custGeom>
                            <a:grpFill/>
                            <a:ln w="9525">
                              <a:solidFill>
                                <a:schemeClr val="accent3"/>
                              </a:solidFill>
                              <a:round/>
                              <a:headEnd/>
                              <a:tailEnd/>
                            </a:ln>
                          </wps:spPr>
                          <wps:bodyPr/>
                        </wps:wsp>
                        <wps:wsp>
                          <wps:cNvPr id="52" name="Freeform 466">
                            <a:extLst>
                              <a:ext uri="{FF2B5EF4-FFF2-40B4-BE49-F238E27FC236}">
                                <a16:creationId xmlns:a16="http://schemas.microsoft.com/office/drawing/2014/main" id="{8F88A3C8-DBFC-4A36-9F18-5E079172F906}"/>
                              </a:ext>
                            </a:extLst>
                          </wps:cNvPr>
                          <wps:cNvSpPr>
                            <a:spLocks/>
                          </wps:cNvSpPr>
                          <wps:spPr bwMode="auto">
                            <a:xfrm>
                              <a:off x="2767483" y="819811"/>
                              <a:ext cx="68" cy="245"/>
                            </a:xfrm>
                            <a:custGeom>
                              <a:avLst/>
                              <a:gdLst>
                                <a:gd name="T0" fmla="*/ 53 w 91"/>
                                <a:gd name="T1" fmla="*/ 173 h 346"/>
                                <a:gd name="T2" fmla="*/ 53 w 91"/>
                                <a:gd name="T3" fmla="*/ 6 h 346"/>
                                <a:gd name="T4" fmla="*/ 46 w 91"/>
                                <a:gd name="T5" fmla="*/ 0 h 346"/>
                                <a:gd name="T6" fmla="*/ 40 w 91"/>
                                <a:gd name="T7" fmla="*/ 6 h 346"/>
                                <a:gd name="T8" fmla="*/ 40 w 91"/>
                                <a:gd name="T9" fmla="*/ 175 h 346"/>
                                <a:gd name="T10" fmla="*/ 0 w 91"/>
                                <a:gd name="T11" fmla="*/ 346 h 346"/>
                                <a:gd name="T12" fmla="*/ 13 w 91"/>
                                <a:gd name="T13" fmla="*/ 346 h 346"/>
                                <a:gd name="T14" fmla="*/ 40 w 91"/>
                                <a:gd name="T15" fmla="*/ 232 h 346"/>
                                <a:gd name="T16" fmla="*/ 40 w 91"/>
                                <a:gd name="T17" fmla="*/ 346 h 346"/>
                                <a:gd name="T18" fmla="*/ 53 w 91"/>
                                <a:gd name="T19" fmla="*/ 346 h 346"/>
                                <a:gd name="T20" fmla="*/ 53 w 91"/>
                                <a:gd name="T21" fmla="*/ 233 h 346"/>
                                <a:gd name="T22" fmla="*/ 78 w 91"/>
                                <a:gd name="T23" fmla="*/ 346 h 346"/>
                                <a:gd name="T24" fmla="*/ 91 w 91"/>
                                <a:gd name="T25" fmla="*/ 346 h 346"/>
                                <a:gd name="T26" fmla="*/ 53 w 91"/>
                                <a:gd name="T27" fmla="*/ 174 h 346"/>
                                <a:gd name="T28" fmla="*/ 53 w 91"/>
                                <a:gd name="T29" fmla="*/ 173 h 34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91" h="346">
                                  <a:moveTo>
                                    <a:pt x="53" y="173"/>
                                  </a:moveTo>
                                  <a:cubicBezTo>
                                    <a:pt x="53" y="6"/>
                                    <a:pt x="53" y="6"/>
                                    <a:pt x="53" y="6"/>
                                  </a:cubicBezTo>
                                  <a:cubicBezTo>
                                    <a:pt x="53" y="3"/>
                                    <a:pt x="50" y="0"/>
                                    <a:pt x="46" y="0"/>
                                  </a:cubicBezTo>
                                  <a:cubicBezTo>
                                    <a:pt x="43" y="0"/>
                                    <a:pt x="40" y="3"/>
                                    <a:pt x="40" y="6"/>
                                  </a:cubicBezTo>
                                  <a:cubicBezTo>
                                    <a:pt x="40" y="175"/>
                                    <a:pt x="40" y="175"/>
                                    <a:pt x="40" y="175"/>
                                  </a:cubicBezTo>
                                  <a:cubicBezTo>
                                    <a:pt x="0" y="346"/>
                                    <a:pt x="0" y="346"/>
                                    <a:pt x="0" y="346"/>
                                  </a:cubicBezTo>
                                  <a:cubicBezTo>
                                    <a:pt x="13" y="346"/>
                                    <a:pt x="13" y="346"/>
                                    <a:pt x="13" y="346"/>
                                  </a:cubicBezTo>
                                  <a:cubicBezTo>
                                    <a:pt x="40" y="232"/>
                                    <a:pt x="40" y="232"/>
                                    <a:pt x="40" y="232"/>
                                  </a:cubicBezTo>
                                  <a:cubicBezTo>
                                    <a:pt x="40" y="346"/>
                                    <a:pt x="40" y="346"/>
                                    <a:pt x="40" y="346"/>
                                  </a:cubicBezTo>
                                  <a:cubicBezTo>
                                    <a:pt x="53" y="346"/>
                                    <a:pt x="53" y="346"/>
                                    <a:pt x="53" y="346"/>
                                  </a:cubicBezTo>
                                  <a:cubicBezTo>
                                    <a:pt x="53" y="233"/>
                                    <a:pt x="53" y="233"/>
                                    <a:pt x="53" y="233"/>
                                  </a:cubicBezTo>
                                  <a:cubicBezTo>
                                    <a:pt x="78" y="346"/>
                                    <a:pt x="78" y="346"/>
                                    <a:pt x="78" y="346"/>
                                  </a:cubicBezTo>
                                  <a:cubicBezTo>
                                    <a:pt x="91" y="346"/>
                                    <a:pt x="91" y="346"/>
                                    <a:pt x="91" y="346"/>
                                  </a:cubicBezTo>
                                  <a:cubicBezTo>
                                    <a:pt x="53" y="174"/>
                                    <a:pt x="53" y="174"/>
                                    <a:pt x="53" y="174"/>
                                  </a:cubicBezTo>
                                  <a:lnTo>
                                    <a:pt x="53" y="173"/>
                                  </a:lnTo>
                                  <a:close/>
                                </a:path>
                              </a:pathLst>
                            </a:custGeom>
                            <a:grpFill/>
                            <a:ln w="9525">
                              <a:solidFill>
                                <a:schemeClr val="accent3"/>
                              </a:solidFill>
                              <a:round/>
                              <a:headEnd/>
                              <a:tailEnd/>
                            </a:ln>
                          </wps:spPr>
                          <wps:bodyPr/>
                        </wps:wsp>
                      </wpg:grpSp>
                      <wpg:grpSp>
                        <wpg:cNvPr id="26" name="Group 26">
                          <a:extLst>
                            <a:ext uri="{FF2B5EF4-FFF2-40B4-BE49-F238E27FC236}">
                              <a16:creationId xmlns:a16="http://schemas.microsoft.com/office/drawing/2014/main" id="{3B59B757-F9C2-43C4-8920-96E06310D497}"/>
                            </a:ext>
                          </a:extLst>
                        </wpg:cNvPr>
                        <wpg:cNvGrpSpPr>
                          <a:grpSpLocks/>
                        </wpg:cNvGrpSpPr>
                        <wpg:grpSpPr bwMode="auto">
                          <a:xfrm>
                            <a:off x="3145623" y="1293838"/>
                            <a:ext cx="337456" cy="360966"/>
                            <a:chOff x="3119190" y="1286137"/>
                            <a:chExt cx="354" cy="334"/>
                          </a:xfrm>
                          <a:solidFill>
                            <a:schemeClr val="accent3"/>
                          </a:solidFill>
                        </wpg:grpSpPr>
                        <wps:wsp>
                          <wps:cNvPr id="27" name="Freeform 454">
                            <a:extLst>
                              <a:ext uri="{FF2B5EF4-FFF2-40B4-BE49-F238E27FC236}">
                                <a16:creationId xmlns:a16="http://schemas.microsoft.com/office/drawing/2014/main" id="{6E730FE2-DAAB-4869-8698-18B46F978A92}"/>
                              </a:ext>
                            </a:extLst>
                          </wps:cNvPr>
                          <wps:cNvSpPr>
                            <a:spLocks/>
                          </wps:cNvSpPr>
                          <wps:spPr bwMode="auto">
                            <a:xfrm>
                              <a:off x="3119443" y="1286195"/>
                              <a:ext cx="27" cy="87"/>
                            </a:xfrm>
                            <a:custGeom>
                              <a:avLst/>
                              <a:gdLst>
                                <a:gd name="T0" fmla="*/ 2 w 36"/>
                                <a:gd name="T1" fmla="*/ 120 h 122"/>
                                <a:gd name="T2" fmla="*/ 2 w 36"/>
                                <a:gd name="T3" fmla="*/ 111 h 122"/>
                                <a:gd name="T4" fmla="*/ 23 w 36"/>
                                <a:gd name="T5" fmla="*/ 61 h 122"/>
                                <a:gd name="T6" fmla="*/ 2 w 36"/>
                                <a:gd name="T7" fmla="*/ 11 h 122"/>
                                <a:gd name="T8" fmla="*/ 2 w 36"/>
                                <a:gd name="T9" fmla="*/ 2 h 122"/>
                                <a:gd name="T10" fmla="*/ 11 w 36"/>
                                <a:gd name="T11" fmla="*/ 2 h 122"/>
                                <a:gd name="T12" fmla="*/ 36 w 36"/>
                                <a:gd name="T13" fmla="*/ 61 h 122"/>
                                <a:gd name="T14" fmla="*/ 11 w 36"/>
                                <a:gd name="T15" fmla="*/ 120 h 122"/>
                                <a:gd name="T16" fmla="*/ 7 w 36"/>
                                <a:gd name="T17" fmla="*/ 122 h 122"/>
                                <a:gd name="T18" fmla="*/ 2 w 36"/>
                                <a:gd name="T19" fmla="*/ 120 h 12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6" h="122">
                                  <a:moveTo>
                                    <a:pt x="2" y="120"/>
                                  </a:moveTo>
                                  <a:cubicBezTo>
                                    <a:pt x="0" y="117"/>
                                    <a:pt x="0" y="113"/>
                                    <a:pt x="2" y="111"/>
                                  </a:cubicBezTo>
                                  <a:cubicBezTo>
                                    <a:pt x="15" y="98"/>
                                    <a:pt x="23" y="80"/>
                                    <a:pt x="23" y="61"/>
                                  </a:cubicBezTo>
                                  <a:cubicBezTo>
                                    <a:pt x="23" y="42"/>
                                    <a:pt x="15" y="24"/>
                                    <a:pt x="2" y="11"/>
                                  </a:cubicBezTo>
                                  <a:cubicBezTo>
                                    <a:pt x="0" y="9"/>
                                    <a:pt x="0" y="5"/>
                                    <a:pt x="2" y="2"/>
                                  </a:cubicBezTo>
                                  <a:cubicBezTo>
                                    <a:pt x="5" y="0"/>
                                    <a:pt x="9" y="0"/>
                                    <a:pt x="11" y="2"/>
                                  </a:cubicBezTo>
                                  <a:cubicBezTo>
                                    <a:pt x="26" y="17"/>
                                    <a:pt x="36" y="38"/>
                                    <a:pt x="36" y="61"/>
                                  </a:cubicBezTo>
                                  <a:cubicBezTo>
                                    <a:pt x="36" y="84"/>
                                    <a:pt x="26" y="105"/>
                                    <a:pt x="11" y="120"/>
                                  </a:cubicBezTo>
                                  <a:cubicBezTo>
                                    <a:pt x="10" y="121"/>
                                    <a:pt x="8" y="122"/>
                                    <a:pt x="7" y="122"/>
                                  </a:cubicBezTo>
                                  <a:cubicBezTo>
                                    <a:pt x="5" y="122"/>
                                    <a:pt x="3" y="121"/>
                                    <a:pt x="2" y="120"/>
                                  </a:cubicBezTo>
                                  <a:close/>
                                </a:path>
                              </a:pathLst>
                            </a:custGeom>
                            <a:grpFill/>
                            <a:ln w="9525">
                              <a:solidFill>
                                <a:schemeClr val="accent3"/>
                              </a:solidFill>
                              <a:round/>
                              <a:headEnd/>
                              <a:tailEnd/>
                            </a:ln>
                          </wps:spPr>
                          <wps:bodyPr/>
                        </wps:wsp>
                        <wps:wsp>
                          <wps:cNvPr id="28" name="Freeform 455">
                            <a:extLst>
                              <a:ext uri="{FF2B5EF4-FFF2-40B4-BE49-F238E27FC236}">
                                <a16:creationId xmlns:a16="http://schemas.microsoft.com/office/drawing/2014/main" id="{2F6FFDB8-74E6-498D-9BEE-B21703ADD1F7}"/>
                              </a:ext>
                            </a:extLst>
                          </wps:cNvPr>
                          <wps:cNvSpPr>
                            <a:spLocks/>
                          </wps:cNvSpPr>
                          <wps:spPr bwMode="auto">
                            <a:xfrm>
                              <a:off x="3119459" y="1286176"/>
                              <a:ext cx="34" cy="125"/>
                            </a:xfrm>
                            <a:custGeom>
                              <a:avLst/>
                              <a:gdLst>
                                <a:gd name="T0" fmla="*/ 2 w 47"/>
                                <a:gd name="T1" fmla="*/ 174 h 176"/>
                                <a:gd name="T2" fmla="*/ 2 w 47"/>
                                <a:gd name="T3" fmla="*/ 165 h 176"/>
                                <a:gd name="T4" fmla="*/ 34 w 47"/>
                                <a:gd name="T5" fmla="*/ 88 h 176"/>
                                <a:gd name="T6" fmla="*/ 2 w 47"/>
                                <a:gd name="T7" fmla="*/ 11 h 176"/>
                                <a:gd name="T8" fmla="*/ 2 w 47"/>
                                <a:gd name="T9" fmla="*/ 2 h 176"/>
                                <a:gd name="T10" fmla="*/ 11 w 47"/>
                                <a:gd name="T11" fmla="*/ 2 h 176"/>
                                <a:gd name="T12" fmla="*/ 47 w 47"/>
                                <a:gd name="T13" fmla="*/ 88 h 176"/>
                                <a:gd name="T14" fmla="*/ 12 w 47"/>
                                <a:gd name="T15" fmla="*/ 174 h 176"/>
                                <a:gd name="T16" fmla="*/ 7 w 47"/>
                                <a:gd name="T17" fmla="*/ 176 h 176"/>
                                <a:gd name="T18" fmla="*/ 2 w 47"/>
                                <a:gd name="T19" fmla="*/ 174 h 17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47" h="176">
                                  <a:moveTo>
                                    <a:pt x="2" y="174"/>
                                  </a:moveTo>
                                  <a:cubicBezTo>
                                    <a:pt x="0" y="171"/>
                                    <a:pt x="0" y="167"/>
                                    <a:pt x="2" y="165"/>
                                  </a:cubicBezTo>
                                  <a:cubicBezTo>
                                    <a:pt x="22" y="145"/>
                                    <a:pt x="34" y="118"/>
                                    <a:pt x="34" y="88"/>
                                  </a:cubicBezTo>
                                  <a:cubicBezTo>
                                    <a:pt x="34" y="58"/>
                                    <a:pt x="22" y="31"/>
                                    <a:pt x="2" y="11"/>
                                  </a:cubicBezTo>
                                  <a:cubicBezTo>
                                    <a:pt x="0" y="9"/>
                                    <a:pt x="0" y="5"/>
                                    <a:pt x="2" y="2"/>
                                  </a:cubicBezTo>
                                  <a:cubicBezTo>
                                    <a:pt x="5" y="0"/>
                                    <a:pt x="9" y="0"/>
                                    <a:pt x="11" y="2"/>
                                  </a:cubicBezTo>
                                  <a:cubicBezTo>
                                    <a:pt x="33" y="24"/>
                                    <a:pt x="47" y="55"/>
                                    <a:pt x="47" y="88"/>
                                  </a:cubicBezTo>
                                  <a:cubicBezTo>
                                    <a:pt x="47" y="122"/>
                                    <a:pt x="33" y="152"/>
                                    <a:pt x="12" y="174"/>
                                  </a:cubicBezTo>
                                  <a:cubicBezTo>
                                    <a:pt x="10" y="175"/>
                                    <a:pt x="9" y="176"/>
                                    <a:pt x="7" y="176"/>
                                  </a:cubicBezTo>
                                  <a:cubicBezTo>
                                    <a:pt x="5" y="176"/>
                                    <a:pt x="4" y="175"/>
                                    <a:pt x="2" y="174"/>
                                  </a:cubicBezTo>
                                  <a:close/>
                                </a:path>
                              </a:pathLst>
                            </a:custGeom>
                            <a:grpFill/>
                            <a:ln w="9525">
                              <a:solidFill>
                                <a:schemeClr val="accent3"/>
                              </a:solidFill>
                              <a:round/>
                              <a:headEnd/>
                              <a:tailEnd/>
                            </a:ln>
                          </wps:spPr>
                          <wps:bodyPr/>
                        </wps:wsp>
                        <wps:wsp>
                          <wps:cNvPr id="29" name="Freeform 456">
                            <a:extLst>
                              <a:ext uri="{FF2B5EF4-FFF2-40B4-BE49-F238E27FC236}">
                                <a16:creationId xmlns:a16="http://schemas.microsoft.com/office/drawing/2014/main" id="{E748A680-D39A-4AE5-B364-23503931FD92}"/>
                              </a:ext>
                            </a:extLst>
                          </wps:cNvPr>
                          <wps:cNvSpPr>
                            <a:spLocks/>
                          </wps:cNvSpPr>
                          <wps:spPr bwMode="auto">
                            <a:xfrm>
                              <a:off x="3119476" y="1286156"/>
                              <a:ext cx="42" cy="163"/>
                            </a:xfrm>
                            <a:custGeom>
                              <a:avLst/>
                              <a:gdLst>
                                <a:gd name="T0" fmla="*/ 2 w 58"/>
                                <a:gd name="T1" fmla="*/ 229 h 231"/>
                                <a:gd name="T2" fmla="*/ 2 w 58"/>
                                <a:gd name="T3" fmla="*/ 220 h 231"/>
                                <a:gd name="T4" fmla="*/ 45 w 58"/>
                                <a:gd name="T5" fmla="*/ 116 h 231"/>
                                <a:gd name="T6" fmla="*/ 2 w 58"/>
                                <a:gd name="T7" fmla="*/ 12 h 231"/>
                                <a:gd name="T8" fmla="*/ 2 w 58"/>
                                <a:gd name="T9" fmla="*/ 3 h 231"/>
                                <a:gd name="T10" fmla="*/ 12 w 58"/>
                                <a:gd name="T11" fmla="*/ 3 h 231"/>
                                <a:gd name="T12" fmla="*/ 58 w 58"/>
                                <a:gd name="T13" fmla="*/ 116 h 231"/>
                                <a:gd name="T14" fmla="*/ 12 w 58"/>
                                <a:gd name="T15" fmla="*/ 229 h 231"/>
                                <a:gd name="T16" fmla="*/ 7 w 58"/>
                                <a:gd name="T17" fmla="*/ 231 h 231"/>
                                <a:gd name="T18" fmla="*/ 2 w 58"/>
                                <a:gd name="T19" fmla="*/ 229 h 231"/>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58" h="231">
                                  <a:moveTo>
                                    <a:pt x="2" y="229"/>
                                  </a:moveTo>
                                  <a:cubicBezTo>
                                    <a:pt x="0" y="226"/>
                                    <a:pt x="0" y="222"/>
                                    <a:pt x="2" y="220"/>
                                  </a:cubicBezTo>
                                  <a:cubicBezTo>
                                    <a:pt x="29" y="193"/>
                                    <a:pt x="45" y="157"/>
                                    <a:pt x="45" y="116"/>
                                  </a:cubicBezTo>
                                  <a:cubicBezTo>
                                    <a:pt x="45" y="75"/>
                                    <a:pt x="29" y="39"/>
                                    <a:pt x="2" y="12"/>
                                  </a:cubicBezTo>
                                  <a:cubicBezTo>
                                    <a:pt x="0" y="10"/>
                                    <a:pt x="0" y="6"/>
                                    <a:pt x="2" y="3"/>
                                  </a:cubicBezTo>
                                  <a:cubicBezTo>
                                    <a:pt x="5" y="0"/>
                                    <a:pt x="9" y="0"/>
                                    <a:pt x="12" y="3"/>
                                  </a:cubicBezTo>
                                  <a:cubicBezTo>
                                    <a:pt x="41" y="32"/>
                                    <a:pt x="58" y="72"/>
                                    <a:pt x="58" y="116"/>
                                  </a:cubicBezTo>
                                  <a:cubicBezTo>
                                    <a:pt x="58" y="160"/>
                                    <a:pt x="41" y="200"/>
                                    <a:pt x="12" y="229"/>
                                  </a:cubicBezTo>
                                  <a:cubicBezTo>
                                    <a:pt x="10" y="230"/>
                                    <a:pt x="9" y="231"/>
                                    <a:pt x="7" y="231"/>
                                  </a:cubicBezTo>
                                  <a:cubicBezTo>
                                    <a:pt x="5" y="231"/>
                                    <a:pt x="4" y="230"/>
                                    <a:pt x="2" y="229"/>
                                  </a:cubicBezTo>
                                  <a:close/>
                                </a:path>
                              </a:pathLst>
                            </a:custGeom>
                            <a:grpFill/>
                            <a:ln w="9525">
                              <a:solidFill>
                                <a:schemeClr val="accent3"/>
                              </a:solidFill>
                              <a:round/>
                              <a:headEnd/>
                              <a:tailEnd/>
                            </a:ln>
                          </wps:spPr>
                          <wps:bodyPr/>
                        </wps:wsp>
                        <wps:wsp>
                          <wps:cNvPr id="30" name="Freeform 457">
                            <a:extLst>
                              <a:ext uri="{FF2B5EF4-FFF2-40B4-BE49-F238E27FC236}">
                                <a16:creationId xmlns:a16="http://schemas.microsoft.com/office/drawing/2014/main" id="{0466471B-738A-4F35-AF05-C9B666AC9CA4}"/>
                              </a:ext>
                            </a:extLst>
                          </wps:cNvPr>
                          <wps:cNvSpPr>
                            <a:spLocks/>
                          </wps:cNvSpPr>
                          <wps:spPr bwMode="auto">
                            <a:xfrm>
                              <a:off x="3119492" y="1286137"/>
                              <a:ext cx="52" cy="201"/>
                            </a:xfrm>
                            <a:custGeom>
                              <a:avLst/>
                              <a:gdLst>
                                <a:gd name="T0" fmla="*/ 3 w 70"/>
                                <a:gd name="T1" fmla="*/ 283 h 285"/>
                                <a:gd name="T2" fmla="*/ 3 w 70"/>
                                <a:gd name="T3" fmla="*/ 274 h 285"/>
                                <a:gd name="T4" fmla="*/ 57 w 70"/>
                                <a:gd name="T5" fmla="*/ 143 h 285"/>
                                <a:gd name="T6" fmla="*/ 3 w 70"/>
                                <a:gd name="T7" fmla="*/ 12 h 285"/>
                                <a:gd name="T8" fmla="*/ 3 w 70"/>
                                <a:gd name="T9" fmla="*/ 3 h 285"/>
                                <a:gd name="T10" fmla="*/ 12 w 70"/>
                                <a:gd name="T11" fmla="*/ 3 h 285"/>
                                <a:gd name="T12" fmla="*/ 70 w 70"/>
                                <a:gd name="T13" fmla="*/ 143 h 285"/>
                                <a:gd name="T14" fmla="*/ 12 w 70"/>
                                <a:gd name="T15" fmla="*/ 283 h 285"/>
                                <a:gd name="T16" fmla="*/ 7 w 70"/>
                                <a:gd name="T17" fmla="*/ 285 h 285"/>
                                <a:gd name="T18" fmla="*/ 3 w 70"/>
                                <a:gd name="T19" fmla="*/ 283 h 28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70" h="285">
                                  <a:moveTo>
                                    <a:pt x="3" y="283"/>
                                  </a:moveTo>
                                  <a:cubicBezTo>
                                    <a:pt x="0" y="281"/>
                                    <a:pt x="0" y="276"/>
                                    <a:pt x="3" y="274"/>
                                  </a:cubicBezTo>
                                  <a:cubicBezTo>
                                    <a:pt x="36" y="240"/>
                                    <a:pt x="57" y="194"/>
                                    <a:pt x="57" y="143"/>
                                  </a:cubicBezTo>
                                  <a:cubicBezTo>
                                    <a:pt x="57" y="92"/>
                                    <a:pt x="36" y="46"/>
                                    <a:pt x="3" y="12"/>
                                  </a:cubicBezTo>
                                  <a:cubicBezTo>
                                    <a:pt x="0" y="10"/>
                                    <a:pt x="0" y="5"/>
                                    <a:pt x="3" y="3"/>
                                  </a:cubicBezTo>
                                  <a:cubicBezTo>
                                    <a:pt x="5" y="0"/>
                                    <a:pt x="9" y="0"/>
                                    <a:pt x="12" y="3"/>
                                  </a:cubicBezTo>
                                  <a:cubicBezTo>
                                    <a:pt x="48" y="39"/>
                                    <a:pt x="70" y="88"/>
                                    <a:pt x="70" y="143"/>
                                  </a:cubicBezTo>
                                  <a:cubicBezTo>
                                    <a:pt x="70" y="198"/>
                                    <a:pt x="48" y="247"/>
                                    <a:pt x="12" y="283"/>
                                  </a:cubicBezTo>
                                  <a:cubicBezTo>
                                    <a:pt x="11" y="284"/>
                                    <a:pt x="9" y="285"/>
                                    <a:pt x="7" y="285"/>
                                  </a:cubicBezTo>
                                  <a:cubicBezTo>
                                    <a:pt x="6" y="285"/>
                                    <a:pt x="4" y="284"/>
                                    <a:pt x="3" y="283"/>
                                  </a:cubicBezTo>
                                  <a:close/>
                                </a:path>
                              </a:pathLst>
                            </a:custGeom>
                            <a:grpFill/>
                            <a:ln w="9525">
                              <a:solidFill>
                                <a:schemeClr val="accent3"/>
                              </a:solidFill>
                              <a:round/>
                              <a:headEnd/>
                              <a:tailEnd/>
                            </a:ln>
                          </wps:spPr>
                          <wps:bodyPr/>
                        </wps:wsp>
                        <wps:wsp>
                          <wps:cNvPr id="31" name="Oval 31">
                            <a:extLst>
                              <a:ext uri="{FF2B5EF4-FFF2-40B4-BE49-F238E27FC236}">
                                <a16:creationId xmlns:a16="http://schemas.microsoft.com/office/drawing/2014/main" id="{99388F15-4CB2-41E7-8420-6CDAC52D2518}"/>
                              </a:ext>
                            </a:extLst>
                          </wps:cNvPr>
                          <wps:cNvSpPr>
                            <a:spLocks noChangeArrowheads="1"/>
                          </wps:cNvSpPr>
                          <wps:spPr bwMode="auto">
                            <a:xfrm>
                              <a:off x="3119303" y="1286207"/>
                              <a:ext cx="24" cy="60"/>
                            </a:xfrm>
                            <a:prstGeom prst="ellipse">
                              <a:avLst/>
                            </a:prstGeom>
                            <a:grpFill/>
                            <a:ln w="9525">
                              <a:solidFill>
                                <a:schemeClr val="accent3"/>
                              </a:solidFill>
                              <a:round/>
                              <a:headEnd/>
                              <a:tailEnd/>
                            </a:ln>
                          </wps:spPr>
                          <wps:bodyPr/>
                        </wps:wsp>
                        <wps:wsp>
                          <wps:cNvPr id="32" name="Freeform 459">
                            <a:extLst>
                              <a:ext uri="{FF2B5EF4-FFF2-40B4-BE49-F238E27FC236}">
                                <a16:creationId xmlns:a16="http://schemas.microsoft.com/office/drawing/2014/main" id="{2CA39F96-84B8-4F7C-85F5-7ED4D81009E3}"/>
                              </a:ext>
                            </a:extLst>
                          </wps:cNvPr>
                          <wps:cNvSpPr>
                            <a:spLocks/>
                          </wps:cNvSpPr>
                          <wps:spPr bwMode="auto">
                            <a:xfrm>
                              <a:off x="3119321" y="1286207"/>
                              <a:ext cx="33" cy="60"/>
                            </a:xfrm>
                            <a:custGeom>
                              <a:avLst/>
                              <a:gdLst>
                                <a:gd name="T0" fmla="*/ 27 w 43"/>
                                <a:gd name="T1" fmla="*/ 0 h 85"/>
                                <a:gd name="T2" fmla="*/ 3 w 43"/>
                                <a:gd name="T3" fmla="*/ 0 h 85"/>
                                <a:gd name="T4" fmla="*/ 3 w 43"/>
                                <a:gd name="T5" fmla="*/ 0 h 85"/>
                                <a:gd name="T6" fmla="*/ 16 w 43"/>
                                <a:gd name="T7" fmla="*/ 43 h 85"/>
                                <a:gd name="T8" fmla="*/ 0 w 43"/>
                                <a:gd name="T9" fmla="*/ 85 h 85"/>
                                <a:gd name="T10" fmla="*/ 27 w 43"/>
                                <a:gd name="T11" fmla="*/ 85 h 85"/>
                                <a:gd name="T12" fmla="*/ 43 w 43"/>
                                <a:gd name="T13" fmla="*/ 43 h 85"/>
                                <a:gd name="T14" fmla="*/ 27 w 43"/>
                                <a:gd name="T15" fmla="*/ 0 h 85"/>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43" h="85">
                                  <a:moveTo>
                                    <a:pt x="27" y="0"/>
                                  </a:moveTo>
                                  <a:cubicBezTo>
                                    <a:pt x="3" y="0"/>
                                    <a:pt x="3" y="0"/>
                                    <a:pt x="3" y="0"/>
                                  </a:cubicBezTo>
                                  <a:cubicBezTo>
                                    <a:pt x="3" y="0"/>
                                    <a:pt x="3" y="0"/>
                                    <a:pt x="3" y="0"/>
                                  </a:cubicBezTo>
                                  <a:cubicBezTo>
                                    <a:pt x="12" y="2"/>
                                    <a:pt x="16" y="20"/>
                                    <a:pt x="16" y="43"/>
                                  </a:cubicBezTo>
                                  <a:cubicBezTo>
                                    <a:pt x="16" y="66"/>
                                    <a:pt x="9" y="85"/>
                                    <a:pt x="0" y="85"/>
                                  </a:cubicBezTo>
                                  <a:cubicBezTo>
                                    <a:pt x="27" y="85"/>
                                    <a:pt x="27" y="85"/>
                                    <a:pt x="27" y="85"/>
                                  </a:cubicBezTo>
                                  <a:cubicBezTo>
                                    <a:pt x="35" y="85"/>
                                    <a:pt x="43" y="66"/>
                                    <a:pt x="43" y="43"/>
                                  </a:cubicBezTo>
                                  <a:cubicBezTo>
                                    <a:pt x="43" y="19"/>
                                    <a:pt x="35" y="0"/>
                                    <a:pt x="27" y="0"/>
                                  </a:cubicBezTo>
                                </a:path>
                              </a:pathLst>
                            </a:custGeom>
                            <a:grpFill/>
                            <a:ln w="9525">
                              <a:solidFill>
                                <a:schemeClr val="accent3"/>
                              </a:solidFill>
                              <a:round/>
                              <a:headEnd/>
                              <a:tailEnd/>
                            </a:ln>
                          </wps:spPr>
                          <wps:bodyPr/>
                        </wps:wsp>
                        <wps:wsp>
                          <wps:cNvPr id="33" name="Oval 33">
                            <a:extLst>
                              <a:ext uri="{FF2B5EF4-FFF2-40B4-BE49-F238E27FC236}">
                                <a16:creationId xmlns:a16="http://schemas.microsoft.com/office/drawing/2014/main" id="{43D2E464-E4F4-413F-A1E5-EE22ECEE54B1}"/>
                              </a:ext>
                            </a:extLst>
                          </wps:cNvPr>
                          <wps:cNvSpPr>
                            <a:spLocks noChangeArrowheads="1"/>
                          </wps:cNvSpPr>
                          <wps:spPr bwMode="auto">
                            <a:xfrm>
                              <a:off x="3119407" y="1286207"/>
                              <a:ext cx="23" cy="60"/>
                            </a:xfrm>
                            <a:prstGeom prst="ellipse">
                              <a:avLst/>
                            </a:prstGeom>
                            <a:grpFill/>
                            <a:ln w="9525">
                              <a:solidFill>
                                <a:schemeClr val="accent3"/>
                              </a:solidFill>
                              <a:round/>
                              <a:headEnd/>
                              <a:tailEnd/>
                            </a:ln>
                          </wps:spPr>
                          <wps:bodyPr/>
                        </wps:wsp>
                        <wps:wsp>
                          <wps:cNvPr id="34" name="Freeform 461">
                            <a:extLst>
                              <a:ext uri="{FF2B5EF4-FFF2-40B4-BE49-F238E27FC236}">
                                <a16:creationId xmlns:a16="http://schemas.microsoft.com/office/drawing/2014/main" id="{09A70741-870A-413B-8AF6-815689FC1A13}"/>
                              </a:ext>
                            </a:extLst>
                          </wps:cNvPr>
                          <wps:cNvSpPr>
                            <a:spLocks/>
                          </wps:cNvSpPr>
                          <wps:spPr bwMode="auto">
                            <a:xfrm>
                              <a:off x="3119382" y="1286207"/>
                              <a:ext cx="30" cy="60"/>
                            </a:xfrm>
                            <a:custGeom>
                              <a:avLst/>
                              <a:gdLst>
                                <a:gd name="T0" fmla="*/ 16 w 42"/>
                                <a:gd name="T1" fmla="*/ 0 h 85"/>
                                <a:gd name="T2" fmla="*/ 39 w 42"/>
                                <a:gd name="T3" fmla="*/ 0 h 85"/>
                                <a:gd name="T4" fmla="*/ 39 w 42"/>
                                <a:gd name="T5" fmla="*/ 0 h 85"/>
                                <a:gd name="T6" fmla="*/ 26 w 42"/>
                                <a:gd name="T7" fmla="*/ 43 h 85"/>
                                <a:gd name="T8" fmla="*/ 42 w 42"/>
                                <a:gd name="T9" fmla="*/ 85 h 85"/>
                                <a:gd name="T10" fmla="*/ 16 w 42"/>
                                <a:gd name="T11" fmla="*/ 85 h 85"/>
                                <a:gd name="T12" fmla="*/ 0 w 42"/>
                                <a:gd name="T13" fmla="*/ 43 h 85"/>
                                <a:gd name="T14" fmla="*/ 16 w 42"/>
                                <a:gd name="T15" fmla="*/ 0 h 85"/>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42" h="85">
                                  <a:moveTo>
                                    <a:pt x="16" y="0"/>
                                  </a:moveTo>
                                  <a:cubicBezTo>
                                    <a:pt x="39" y="0"/>
                                    <a:pt x="39" y="0"/>
                                    <a:pt x="39" y="0"/>
                                  </a:cubicBezTo>
                                  <a:cubicBezTo>
                                    <a:pt x="39" y="0"/>
                                    <a:pt x="39" y="0"/>
                                    <a:pt x="39" y="0"/>
                                  </a:cubicBezTo>
                                  <a:cubicBezTo>
                                    <a:pt x="31" y="2"/>
                                    <a:pt x="26" y="20"/>
                                    <a:pt x="26" y="43"/>
                                  </a:cubicBezTo>
                                  <a:cubicBezTo>
                                    <a:pt x="26" y="66"/>
                                    <a:pt x="34" y="85"/>
                                    <a:pt x="42" y="85"/>
                                  </a:cubicBezTo>
                                  <a:cubicBezTo>
                                    <a:pt x="16" y="85"/>
                                    <a:pt x="16" y="85"/>
                                    <a:pt x="16" y="85"/>
                                  </a:cubicBezTo>
                                  <a:cubicBezTo>
                                    <a:pt x="7" y="85"/>
                                    <a:pt x="0" y="66"/>
                                    <a:pt x="0" y="43"/>
                                  </a:cubicBezTo>
                                  <a:cubicBezTo>
                                    <a:pt x="0" y="19"/>
                                    <a:pt x="7" y="0"/>
                                    <a:pt x="16" y="0"/>
                                  </a:cubicBezTo>
                                </a:path>
                              </a:pathLst>
                            </a:custGeom>
                            <a:grpFill/>
                            <a:ln w="9525">
                              <a:solidFill>
                                <a:schemeClr val="accent3"/>
                              </a:solidFill>
                              <a:round/>
                              <a:headEnd/>
                              <a:tailEnd/>
                            </a:ln>
                          </wps:spPr>
                          <wps:bodyPr/>
                        </wps:wsp>
                        <wps:wsp>
                          <wps:cNvPr id="35" name="Freeform 462">
                            <a:extLst>
                              <a:ext uri="{FF2B5EF4-FFF2-40B4-BE49-F238E27FC236}">
                                <a16:creationId xmlns:a16="http://schemas.microsoft.com/office/drawing/2014/main" id="{5C85FCE8-34C7-42DE-81AA-95B860603821}"/>
                              </a:ext>
                            </a:extLst>
                          </wps:cNvPr>
                          <wps:cNvSpPr>
                            <a:spLocks/>
                          </wps:cNvSpPr>
                          <wps:spPr bwMode="auto">
                            <a:xfrm>
                              <a:off x="3119264" y="1286195"/>
                              <a:ext cx="27" cy="87"/>
                            </a:xfrm>
                            <a:custGeom>
                              <a:avLst/>
                              <a:gdLst>
                                <a:gd name="T0" fmla="*/ 24 w 36"/>
                                <a:gd name="T1" fmla="*/ 120 h 122"/>
                                <a:gd name="T2" fmla="*/ 0 w 36"/>
                                <a:gd name="T3" fmla="*/ 61 h 122"/>
                                <a:gd name="T4" fmla="*/ 24 w 36"/>
                                <a:gd name="T5" fmla="*/ 2 h 122"/>
                                <a:gd name="T6" fmla="*/ 34 w 36"/>
                                <a:gd name="T7" fmla="*/ 2 h 122"/>
                                <a:gd name="T8" fmla="*/ 34 w 36"/>
                                <a:gd name="T9" fmla="*/ 11 h 122"/>
                                <a:gd name="T10" fmla="*/ 13 w 36"/>
                                <a:gd name="T11" fmla="*/ 61 h 122"/>
                                <a:gd name="T12" fmla="*/ 34 w 36"/>
                                <a:gd name="T13" fmla="*/ 111 h 122"/>
                                <a:gd name="T14" fmla="*/ 34 w 36"/>
                                <a:gd name="T15" fmla="*/ 111 h 122"/>
                                <a:gd name="T16" fmla="*/ 34 w 36"/>
                                <a:gd name="T17" fmla="*/ 120 h 122"/>
                                <a:gd name="T18" fmla="*/ 29 w 36"/>
                                <a:gd name="T19" fmla="*/ 122 h 122"/>
                                <a:gd name="T20" fmla="*/ 24 w 36"/>
                                <a:gd name="T21" fmla="*/ 120 h 122"/>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36" h="122">
                                  <a:moveTo>
                                    <a:pt x="24" y="120"/>
                                  </a:moveTo>
                                  <a:cubicBezTo>
                                    <a:pt x="9" y="105"/>
                                    <a:pt x="0" y="84"/>
                                    <a:pt x="0" y="61"/>
                                  </a:cubicBezTo>
                                  <a:cubicBezTo>
                                    <a:pt x="0" y="38"/>
                                    <a:pt x="9" y="17"/>
                                    <a:pt x="24" y="2"/>
                                  </a:cubicBezTo>
                                  <a:cubicBezTo>
                                    <a:pt x="27" y="0"/>
                                    <a:pt x="31" y="0"/>
                                    <a:pt x="34" y="2"/>
                                  </a:cubicBezTo>
                                  <a:cubicBezTo>
                                    <a:pt x="36" y="5"/>
                                    <a:pt x="36" y="9"/>
                                    <a:pt x="34" y="11"/>
                                  </a:cubicBezTo>
                                  <a:cubicBezTo>
                                    <a:pt x="21" y="24"/>
                                    <a:pt x="13" y="42"/>
                                    <a:pt x="13" y="61"/>
                                  </a:cubicBezTo>
                                  <a:cubicBezTo>
                                    <a:pt x="13" y="80"/>
                                    <a:pt x="21" y="98"/>
                                    <a:pt x="34" y="111"/>
                                  </a:cubicBezTo>
                                  <a:cubicBezTo>
                                    <a:pt x="34" y="111"/>
                                    <a:pt x="34" y="111"/>
                                    <a:pt x="34" y="111"/>
                                  </a:cubicBezTo>
                                  <a:cubicBezTo>
                                    <a:pt x="36" y="113"/>
                                    <a:pt x="36" y="117"/>
                                    <a:pt x="34" y="120"/>
                                  </a:cubicBezTo>
                                  <a:cubicBezTo>
                                    <a:pt x="32" y="121"/>
                                    <a:pt x="31" y="122"/>
                                    <a:pt x="29" y="122"/>
                                  </a:cubicBezTo>
                                  <a:cubicBezTo>
                                    <a:pt x="27" y="122"/>
                                    <a:pt x="26" y="121"/>
                                    <a:pt x="24" y="120"/>
                                  </a:cubicBezTo>
                                  <a:close/>
                                </a:path>
                              </a:pathLst>
                            </a:custGeom>
                            <a:grpFill/>
                            <a:ln w="9525">
                              <a:solidFill>
                                <a:schemeClr val="accent3"/>
                              </a:solidFill>
                              <a:round/>
                              <a:headEnd/>
                              <a:tailEnd/>
                            </a:ln>
                          </wps:spPr>
                          <wps:bodyPr/>
                        </wps:wsp>
                        <wps:wsp>
                          <wps:cNvPr id="36" name="Freeform 463">
                            <a:extLst>
                              <a:ext uri="{FF2B5EF4-FFF2-40B4-BE49-F238E27FC236}">
                                <a16:creationId xmlns:a16="http://schemas.microsoft.com/office/drawing/2014/main" id="{81C3AC80-9CFE-4BCA-A30A-627BAAA3AD61}"/>
                              </a:ext>
                            </a:extLst>
                          </wps:cNvPr>
                          <wps:cNvSpPr>
                            <a:spLocks/>
                          </wps:cNvSpPr>
                          <wps:spPr bwMode="auto">
                            <a:xfrm>
                              <a:off x="3119240" y="1286176"/>
                              <a:ext cx="35" cy="125"/>
                            </a:xfrm>
                            <a:custGeom>
                              <a:avLst/>
                              <a:gdLst>
                                <a:gd name="T0" fmla="*/ 35 w 47"/>
                                <a:gd name="T1" fmla="*/ 174 h 176"/>
                                <a:gd name="T2" fmla="*/ 0 w 47"/>
                                <a:gd name="T3" fmla="*/ 88 h 176"/>
                                <a:gd name="T4" fmla="*/ 35 w 47"/>
                                <a:gd name="T5" fmla="*/ 2 h 176"/>
                                <a:gd name="T6" fmla="*/ 35 w 47"/>
                                <a:gd name="T7" fmla="*/ 2 h 176"/>
                                <a:gd name="T8" fmla="*/ 44 w 47"/>
                                <a:gd name="T9" fmla="*/ 2 h 176"/>
                                <a:gd name="T10" fmla="*/ 44 w 47"/>
                                <a:gd name="T11" fmla="*/ 11 h 176"/>
                                <a:gd name="T12" fmla="*/ 13 w 47"/>
                                <a:gd name="T13" fmla="*/ 88 h 176"/>
                                <a:gd name="T14" fmla="*/ 44 w 47"/>
                                <a:gd name="T15" fmla="*/ 165 h 176"/>
                                <a:gd name="T16" fmla="*/ 44 w 47"/>
                                <a:gd name="T17" fmla="*/ 174 h 176"/>
                                <a:gd name="T18" fmla="*/ 40 w 47"/>
                                <a:gd name="T19" fmla="*/ 176 h 176"/>
                                <a:gd name="T20" fmla="*/ 35 w 47"/>
                                <a:gd name="T21" fmla="*/ 174 h 17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47" h="176">
                                  <a:moveTo>
                                    <a:pt x="35" y="174"/>
                                  </a:moveTo>
                                  <a:cubicBezTo>
                                    <a:pt x="13" y="152"/>
                                    <a:pt x="0" y="122"/>
                                    <a:pt x="0" y="88"/>
                                  </a:cubicBezTo>
                                  <a:cubicBezTo>
                                    <a:pt x="0" y="55"/>
                                    <a:pt x="13" y="24"/>
                                    <a:pt x="35" y="2"/>
                                  </a:cubicBezTo>
                                  <a:cubicBezTo>
                                    <a:pt x="35" y="2"/>
                                    <a:pt x="35" y="2"/>
                                    <a:pt x="35" y="2"/>
                                  </a:cubicBezTo>
                                  <a:cubicBezTo>
                                    <a:pt x="38" y="0"/>
                                    <a:pt x="42" y="0"/>
                                    <a:pt x="44" y="2"/>
                                  </a:cubicBezTo>
                                  <a:cubicBezTo>
                                    <a:pt x="47" y="5"/>
                                    <a:pt x="47" y="9"/>
                                    <a:pt x="44" y="11"/>
                                  </a:cubicBezTo>
                                  <a:cubicBezTo>
                                    <a:pt x="25" y="31"/>
                                    <a:pt x="13" y="58"/>
                                    <a:pt x="13" y="88"/>
                                  </a:cubicBezTo>
                                  <a:cubicBezTo>
                                    <a:pt x="13" y="118"/>
                                    <a:pt x="25" y="145"/>
                                    <a:pt x="44" y="165"/>
                                  </a:cubicBezTo>
                                  <a:cubicBezTo>
                                    <a:pt x="47" y="167"/>
                                    <a:pt x="47" y="171"/>
                                    <a:pt x="44" y="174"/>
                                  </a:cubicBezTo>
                                  <a:cubicBezTo>
                                    <a:pt x="43" y="175"/>
                                    <a:pt x="42" y="176"/>
                                    <a:pt x="40" y="176"/>
                                  </a:cubicBezTo>
                                  <a:cubicBezTo>
                                    <a:pt x="38" y="176"/>
                                    <a:pt x="37" y="175"/>
                                    <a:pt x="35" y="174"/>
                                  </a:cubicBezTo>
                                  <a:close/>
                                </a:path>
                              </a:pathLst>
                            </a:custGeom>
                            <a:grpFill/>
                            <a:ln w="9525">
                              <a:solidFill>
                                <a:schemeClr val="accent3"/>
                              </a:solidFill>
                              <a:round/>
                              <a:headEnd/>
                              <a:tailEnd/>
                            </a:ln>
                          </wps:spPr>
                          <wps:bodyPr/>
                        </wps:wsp>
                        <wps:wsp>
                          <wps:cNvPr id="37" name="Freeform 464">
                            <a:extLst>
                              <a:ext uri="{FF2B5EF4-FFF2-40B4-BE49-F238E27FC236}">
                                <a16:creationId xmlns:a16="http://schemas.microsoft.com/office/drawing/2014/main" id="{C8502ECF-9348-43B7-BB8F-D0A14C54A5EA}"/>
                              </a:ext>
                            </a:extLst>
                          </wps:cNvPr>
                          <wps:cNvSpPr>
                            <a:spLocks/>
                          </wps:cNvSpPr>
                          <wps:spPr bwMode="auto">
                            <a:xfrm>
                              <a:off x="3119215" y="1286156"/>
                              <a:ext cx="44" cy="163"/>
                            </a:xfrm>
                            <a:custGeom>
                              <a:avLst/>
                              <a:gdLst>
                                <a:gd name="T0" fmla="*/ 47 w 59"/>
                                <a:gd name="T1" fmla="*/ 229 h 231"/>
                                <a:gd name="T2" fmla="*/ 0 w 59"/>
                                <a:gd name="T3" fmla="*/ 116 h 231"/>
                                <a:gd name="T4" fmla="*/ 47 w 59"/>
                                <a:gd name="T5" fmla="*/ 3 h 231"/>
                                <a:gd name="T6" fmla="*/ 56 w 59"/>
                                <a:gd name="T7" fmla="*/ 3 h 231"/>
                                <a:gd name="T8" fmla="*/ 56 w 59"/>
                                <a:gd name="T9" fmla="*/ 12 h 231"/>
                                <a:gd name="T10" fmla="*/ 13 w 59"/>
                                <a:gd name="T11" fmla="*/ 116 h 231"/>
                                <a:gd name="T12" fmla="*/ 56 w 59"/>
                                <a:gd name="T13" fmla="*/ 220 h 231"/>
                                <a:gd name="T14" fmla="*/ 56 w 59"/>
                                <a:gd name="T15" fmla="*/ 220 h 231"/>
                                <a:gd name="T16" fmla="*/ 56 w 59"/>
                                <a:gd name="T17" fmla="*/ 229 h 231"/>
                                <a:gd name="T18" fmla="*/ 52 w 59"/>
                                <a:gd name="T19" fmla="*/ 231 h 231"/>
                                <a:gd name="T20" fmla="*/ 47 w 59"/>
                                <a:gd name="T21" fmla="*/ 229 h 231"/>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59" h="231">
                                  <a:moveTo>
                                    <a:pt x="47" y="229"/>
                                  </a:moveTo>
                                  <a:cubicBezTo>
                                    <a:pt x="18" y="200"/>
                                    <a:pt x="0" y="160"/>
                                    <a:pt x="0" y="116"/>
                                  </a:cubicBezTo>
                                  <a:cubicBezTo>
                                    <a:pt x="0" y="72"/>
                                    <a:pt x="18" y="32"/>
                                    <a:pt x="47" y="3"/>
                                  </a:cubicBezTo>
                                  <a:cubicBezTo>
                                    <a:pt x="50" y="0"/>
                                    <a:pt x="54" y="0"/>
                                    <a:pt x="56" y="3"/>
                                  </a:cubicBezTo>
                                  <a:cubicBezTo>
                                    <a:pt x="59" y="6"/>
                                    <a:pt x="59" y="10"/>
                                    <a:pt x="56" y="12"/>
                                  </a:cubicBezTo>
                                  <a:cubicBezTo>
                                    <a:pt x="30" y="39"/>
                                    <a:pt x="13" y="75"/>
                                    <a:pt x="13" y="116"/>
                                  </a:cubicBezTo>
                                  <a:cubicBezTo>
                                    <a:pt x="13" y="157"/>
                                    <a:pt x="30" y="193"/>
                                    <a:pt x="56" y="220"/>
                                  </a:cubicBezTo>
                                  <a:cubicBezTo>
                                    <a:pt x="56" y="220"/>
                                    <a:pt x="56" y="220"/>
                                    <a:pt x="56" y="220"/>
                                  </a:cubicBezTo>
                                  <a:cubicBezTo>
                                    <a:pt x="59" y="222"/>
                                    <a:pt x="59" y="226"/>
                                    <a:pt x="56" y="229"/>
                                  </a:cubicBezTo>
                                  <a:cubicBezTo>
                                    <a:pt x="55" y="230"/>
                                    <a:pt x="53" y="231"/>
                                    <a:pt x="52" y="231"/>
                                  </a:cubicBezTo>
                                  <a:cubicBezTo>
                                    <a:pt x="50" y="231"/>
                                    <a:pt x="48" y="230"/>
                                    <a:pt x="47" y="229"/>
                                  </a:cubicBezTo>
                                  <a:close/>
                                </a:path>
                              </a:pathLst>
                            </a:custGeom>
                            <a:grpFill/>
                            <a:ln w="9525">
                              <a:solidFill>
                                <a:schemeClr val="accent3"/>
                              </a:solidFill>
                              <a:round/>
                              <a:headEnd/>
                              <a:tailEnd/>
                            </a:ln>
                          </wps:spPr>
                          <wps:bodyPr/>
                        </wps:wsp>
                        <wps:wsp>
                          <wps:cNvPr id="38" name="Freeform 465">
                            <a:extLst>
                              <a:ext uri="{FF2B5EF4-FFF2-40B4-BE49-F238E27FC236}">
                                <a16:creationId xmlns:a16="http://schemas.microsoft.com/office/drawing/2014/main" id="{F6A55AD8-379B-4F48-97F9-C7646922CEEC}"/>
                              </a:ext>
                            </a:extLst>
                          </wps:cNvPr>
                          <wps:cNvSpPr>
                            <a:spLocks/>
                          </wps:cNvSpPr>
                          <wps:spPr bwMode="auto">
                            <a:xfrm>
                              <a:off x="3119190" y="1286137"/>
                              <a:ext cx="52" cy="201"/>
                            </a:xfrm>
                            <a:custGeom>
                              <a:avLst/>
                              <a:gdLst>
                                <a:gd name="T0" fmla="*/ 58 w 70"/>
                                <a:gd name="T1" fmla="*/ 283 h 285"/>
                                <a:gd name="T2" fmla="*/ 0 w 70"/>
                                <a:gd name="T3" fmla="*/ 143 h 285"/>
                                <a:gd name="T4" fmla="*/ 58 w 70"/>
                                <a:gd name="T5" fmla="*/ 3 h 285"/>
                                <a:gd name="T6" fmla="*/ 58 w 70"/>
                                <a:gd name="T7" fmla="*/ 3 h 285"/>
                                <a:gd name="T8" fmla="*/ 67 w 70"/>
                                <a:gd name="T9" fmla="*/ 3 h 285"/>
                                <a:gd name="T10" fmla="*/ 67 w 70"/>
                                <a:gd name="T11" fmla="*/ 12 h 285"/>
                                <a:gd name="T12" fmla="*/ 13 w 70"/>
                                <a:gd name="T13" fmla="*/ 143 h 285"/>
                                <a:gd name="T14" fmla="*/ 67 w 70"/>
                                <a:gd name="T15" fmla="*/ 274 h 285"/>
                                <a:gd name="T16" fmla="*/ 67 w 70"/>
                                <a:gd name="T17" fmla="*/ 283 h 285"/>
                                <a:gd name="T18" fmla="*/ 62 w 70"/>
                                <a:gd name="T19" fmla="*/ 285 h 285"/>
                                <a:gd name="T20" fmla="*/ 58 w 70"/>
                                <a:gd name="T21" fmla="*/ 283 h 28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70" h="285">
                                  <a:moveTo>
                                    <a:pt x="58" y="283"/>
                                  </a:moveTo>
                                  <a:cubicBezTo>
                                    <a:pt x="22" y="247"/>
                                    <a:pt x="0" y="198"/>
                                    <a:pt x="0" y="143"/>
                                  </a:cubicBezTo>
                                  <a:cubicBezTo>
                                    <a:pt x="0" y="88"/>
                                    <a:pt x="22" y="39"/>
                                    <a:pt x="58" y="3"/>
                                  </a:cubicBezTo>
                                  <a:cubicBezTo>
                                    <a:pt x="58" y="3"/>
                                    <a:pt x="58" y="3"/>
                                    <a:pt x="58" y="3"/>
                                  </a:cubicBezTo>
                                  <a:cubicBezTo>
                                    <a:pt x="60" y="0"/>
                                    <a:pt x="64" y="0"/>
                                    <a:pt x="67" y="3"/>
                                  </a:cubicBezTo>
                                  <a:cubicBezTo>
                                    <a:pt x="70" y="5"/>
                                    <a:pt x="70" y="10"/>
                                    <a:pt x="67" y="12"/>
                                  </a:cubicBezTo>
                                  <a:cubicBezTo>
                                    <a:pt x="34" y="46"/>
                                    <a:pt x="13" y="92"/>
                                    <a:pt x="13" y="143"/>
                                  </a:cubicBezTo>
                                  <a:cubicBezTo>
                                    <a:pt x="13" y="194"/>
                                    <a:pt x="34" y="240"/>
                                    <a:pt x="67" y="274"/>
                                  </a:cubicBezTo>
                                  <a:cubicBezTo>
                                    <a:pt x="70" y="276"/>
                                    <a:pt x="70" y="281"/>
                                    <a:pt x="67" y="283"/>
                                  </a:cubicBezTo>
                                  <a:cubicBezTo>
                                    <a:pt x="66" y="284"/>
                                    <a:pt x="64" y="285"/>
                                    <a:pt x="62" y="285"/>
                                  </a:cubicBezTo>
                                  <a:cubicBezTo>
                                    <a:pt x="61" y="285"/>
                                    <a:pt x="59" y="284"/>
                                    <a:pt x="58" y="283"/>
                                  </a:cubicBezTo>
                                  <a:close/>
                                </a:path>
                              </a:pathLst>
                            </a:custGeom>
                            <a:grpFill/>
                            <a:ln w="9525">
                              <a:solidFill>
                                <a:schemeClr val="accent3"/>
                              </a:solidFill>
                              <a:round/>
                              <a:headEnd/>
                              <a:tailEnd/>
                            </a:ln>
                          </wps:spPr>
                          <wps:bodyPr/>
                        </wps:wsp>
                        <wps:wsp>
                          <wps:cNvPr id="39" name="Freeform 466">
                            <a:extLst>
                              <a:ext uri="{FF2B5EF4-FFF2-40B4-BE49-F238E27FC236}">
                                <a16:creationId xmlns:a16="http://schemas.microsoft.com/office/drawing/2014/main" id="{788F6CFC-0DA4-4E48-9872-F2B9076CD20E}"/>
                              </a:ext>
                            </a:extLst>
                          </wps:cNvPr>
                          <wps:cNvSpPr>
                            <a:spLocks/>
                          </wps:cNvSpPr>
                          <wps:spPr bwMode="auto">
                            <a:xfrm>
                              <a:off x="3119333" y="1286226"/>
                              <a:ext cx="68" cy="245"/>
                            </a:xfrm>
                            <a:custGeom>
                              <a:avLst/>
                              <a:gdLst>
                                <a:gd name="T0" fmla="*/ 53 w 91"/>
                                <a:gd name="T1" fmla="*/ 173 h 346"/>
                                <a:gd name="T2" fmla="*/ 53 w 91"/>
                                <a:gd name="T3" fmla="*/ 6 h 346"/>
                                <a:gd name="T4" fmla="*/ 46 w 91"/>
                                <a:gd name="T5" fmla="*/ 0 h 346"/>
                                <a:gd name="T6" fmla="*/ 40 w 91"/>
                                <a:gd name="T7" fmla="*/ 6 h 346"/>
                                <a:gd name="T8" fmla="*/ 40 w 91"/>
                                <a:gd name="T9" fmla="*/ 175 h 346"/>
                                <a:gd name="T10" fmla="*/ 0 w 91"/>
                                <a:gd name="T11" fmla="*/ 346 h 346"/>
                                <a:gd name="T12" fmla="*/ 13 w 91"/>
                                <a:gd name="T13" fmla="*/ 346 h 346"/>
                                <a:gd name="T14" fmla="*/ 40 w 91"/>
                                <a:gd name="T15" fmla="*/ 232 h 346"/>
                                <a:gd name="T16" fmla="*/ 40 w 91"/>
                                <a:gd name="T17" fmla="*/ 346 h 346"/>
                                <a:gd name="T18" fmla="*/ 53 w 91"/>
                                <a:gd name="T19" fmla="*/ 346 h 346"/>
                                <a:gd name="T20" fmla="*/ 53 w 91"/>
                                <a:gd name="T21" fmla="*/ 233 h 346"/>
                                <a:gd name="T22" fmla="*/ 78 w 91"/>
                                <a:gd name="T23" fmla="*/ 346 h 346"/>
                                <a:gd name="T24" fmla="*/ 91 w 91"/>
                                <a:gd name="T25" fmla="*/ 346 h 346"/>
                                <a:gd name="T26" fmla="*/ 53 w 91"/>
                                <a:gd name="T27" fmla="*/ 174 h 346"/>
                                <a:gd name="T28" fmla="*/ 53 w 91"/>
                                <a:gd name="T29" fmla="*/ 173 h 34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91" h="346">
                                  <a:moveTo>
                                    <a:pt x="53" y="173"/>
                                  </a:moveTo>
                                  <a:cubicBezTo>
                                    <a:pt x="53" y="6"/>
                                    <a:pt x="53" y="6"/>
                                    <a:pt x="53" y="6"/>
                                  </a:cubicBezTo>
                                  <a:cubicBezTo>
                                    <a:pt x="53" y="3"/>
                                    <a:pt x="50" y="0"/>
                                    <a:pt x="46" y="0"/>
                                  </a:cubicBezTo>
                                  <a:cubicBezTo>
                                    <a:pt x="43" y="0"/>
                                    <a:pt x="40" y="3"/>
                                    <a:pt x="40" y="6"/>
                                  </a:cubicBezTo>
                                  <a:cubicBezTo>
                                    <a:pt x="40" y="175"/>
                                    <a:pt x="40" y="175"/>
                                    <a:pt x="40" y="175"/>
                                  </a:cubicBezTo>
                                  <a:cubicBezTo>
                                    <a:pt x="0" y="346"/>
                                    <a:pt x="0" y="346"/>
                                    <a:pt x="0" y="346"/>
                                  </a:cubicBezTo>
                                  <a:cubicBezTo>
                                    <a:pt x="13" y="346"/>
                                    <a:pt x="13" y="346"/>
                                    <a:pt x="13" y="346"/>
                                  </a:cubicBezTo>
                                  <a:cubicBezTo>
                                    <a:pt x="40" y="232"/>
                                    <a:pt x="40" y="232"/>
                                    <a:pt x="40" y="232"/>
                                  </a:cubicBezTo>
                                  <a:cubicBezTo>
                                    <a:pt x="40" y="346"/>
                                    <a:pt x="40" y="346"/>
                                    <a:pt x="40" y="346"/>
                                  </a:cubicBezTo>
                                  <a:cubicBezTo>
                                    <a:pt x="53" y="346"/>
                                    <a:pt x="53" y="346"/>
                                    <a:pt x="53" y="346"/>
                                  </a:cubicBezTo>
                                  <a:cubicBezTo>
                                    <a:pt x="53" y="233"/>
                                    <a:pt x="53" y="233"/>
                                    <a:pt x="53" y="233"/>
                                  </a:cubicBezTo>
                                  <a:cubicBezTo>
                                    <a:pt x="78" y="346"/>
                                    <a:pt x="78" y="346"/>
                                    <a:pt x="78" y="346"/>
                                  </a:cubicBezTo>
                                  <a:cubicBezTo>
                                    <a:pt x="91" y="346"/>
                                    <a:pt x="91" y="346"/>
                                    <a:pt x="91" y="346"/>
                                  </a:cubicBezTo>
                                  <a:cubicBezTo>
                                    <a:pt x="53" y="174"/>
                                    <a:pt x="53" y="174"/>
                                    <a:pt x="53" y="174"/>
                                  </a:cubicBezTo>
                                  <a:lnTo>
                                    <a:pt x="53" y="173"/>
                                  </a:lnTo>
                                  <a:close/>
                                </a:path>
                              </a:pathLst>
                            </a:custGeom>
                            <a:grpFill/>
                            <a:ln w="9525">
                              <a:solidFill>
                                <a:schemeClr val="accent3"/>
                              </a:solidFill>
                              <a:round/>
                              <a:headEnd/>
                              <a:tailEnd/>
                            </a:ln>
                          </wps:spPr>
                          <wps:bodyPr/>
                        </wps:wsp>
                      </wpg:grpSp>
                    </wpg:wgp>
                  </a:graphicData>
                </a:graphic>
                <wp14:sizeRelH relativeFrom="margin">
                  <wp14:pctWidth>0</wp14:pctWidth>
                </wp14:sizeRelH>
                <wp14:sizeRelV relativeFrom="margin">
                  <wp14:pctHeight>0</wp14:pctHeight>
                </wp14:sizeRelV>
              </wp:anchor>
            </w:drawing>
          </mc:Choice>
          <mc:Fallback>
            <w:pict>
              <v:group w14:anchorId="4AAA7199" id="Group 2" o:spid="_x0000_s1026" style="position:absolute;margin-left:0;margin-top:19.4pt;width:507.75pt;height:209.25pt;z-index:251658240;mso-position-horizontal:center;mso-position-horizontal-relative:margin;mso-width-relative:margin;mso-height-relative:margin" coordsize="64071,257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">
                <v:group id="_x0000_s1027" style="position:absolute;left:22129;top:10080;width:23606;height:7811" coordorigin="22129,10080" coordsize="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2126" o:spid="_x0000_s1028" style="position:absolute;left:22129;top:10080;width:28;height:7;visibility:visible;mso-wrap-style:square;v-text-anchor:top" coordsize="2043,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" path="m1708,377r,l1824,310r170,l1958,280r-146,l1660,213r103,-61l1836,152r-30,-36l1757,116,1611,55,1690,6,1678,r-73,l1550,36r-243,l1228,r-91,l1246,55r-115,67l882,122,760,55,870,,778,,705,43r-243,l401,,365,,347,6r-6,6l335,18r60,37l249,122r-12,l207,152r36,l353,219,195,280r-110,l49,316r140,l304,377,140,438,,438r18,12l43,456r170,l207,456,371,395r280,l790,456r-6,l1228,456r-6,l1356,395r286,-6l1806,456r-6,l2000,456r25,-6l2043,438r-170,l1708,377xm1307,73r,l1550,73r146,61l1593,201r-261,l1192,134,1307,73xm1131,152r,l1265,213r-122,67l870,280,742,219,876,152r255,xm310,140r,l456,73r243,l815,134,681,201r-261,l310,140xm377,359r,l262,298,414,231r261,l803,298,657,359r-280,xm1149,438r,l857,438,724,377,870,310r273,l1289,377r-140,61xm1636,359r,l1356,359,1210,298r122,-67l1599,231r152,67l1636,359xe" fillcolor="#a1a2a4" stroked="f">
                    <v:path arrowok="t" o:connecttype="custom" o:connectlocs="5851,1248;5812,1128;5654,612;5792,466;5167,222;5148,0;4193,145;3648,0;3628,492;2437,222;2260,173;1287,0;1092,48;1267,222;664,612;1132,881;274,1128;608,1275;448,1767;139,1836;664,1836;2088,1591;3938,1836;4351,1591;5792,1836;6413,1836;6009,1767;4193,293;5441,540;4273,810;4193,293;4058,859;2790,1128;2808,612;994,564;2240,293;2183,810;994,564;842,1200;2164,929;2106,1446;3685,1767;2323,1519;3665,1248;3685,1767;4351,1446;4273,929;5614,1200" o:connectangles="0,0,0,0,0,0,0,0,0,0,0,0,0,0,0,0,0,0,0,0,0,0,0,0,0,0,0,0,0,0,0,0,0,0,0,0,0,0,0,0,0,0,0,0,0,0,0,0" textboxrect="0,0,2043,456"/>
                    <o:lock v:ext="edit" aspectratio="t" verticies="t"/>
                  </v:shape>
                  <v:shape id="Freeform 2127" o:spid="_x0000_s1029" style="position:absolute;left:22133;top:10080;width:2;height:2;visibility:visible;mso-wrap-style:square;v-text-anchor:top" coordsize="15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" path="m158,37r,l98,,,104r12,l158,37xe" fillcolor="#bebfc1" stroked="f">
                    <v:path arrowok="t" o:connecttype="custom" o:connectlocs="511,148;511,148;317,0;0,416;0,416;38,416;38,416;511,148;511,148" o:connectangles="0,0,0,0,0,0,0,0,0" textboxrect="0,0,158,104"/>
                    <o:lock v:ext="edit" aspectratio="t"/>
                  </v:shape>
                  <v:shape id="Freeform 2128" o:spid="_x0000_s1030" style="position:absolute;left:22152;top:10082;width:4;height:2;visibility:visible;mso-wrap-style:square;v-text-anchor:top" coordsize="29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" path="m,61r,l152,128r146,l176,,103,,,61xe" fillcolor="#bebfc1" stroked="f">
                    <v:path arrowok="t" o:connecttype="custom" o:connectlocs="0,250;0,250;490,523;957,523;566,0;566,0;332,0;332,0;0,250;0,250" o:connectangles="0,0,0,0,0,0,0,0,0,0" textboxrect="0,0,298,128"/>
                    <o:lock v:ext="edit" aspectratio="t"/>
                  </v:shape>
                  <v:shape id="Freeform 2129" o:spid="_x0000_s1031" style="position:absolute;left:22135;top:10080;width:5;height:1;visibility:visible;mso-wrap-style:square;v-text-anchor:top" coordsize="37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" path="m304,43r,l377,,,,61,43r243,xe" fillcolor="#bebfc1" stroked="f">
                    <v:path arrowok="t" o:connecttype="custom" o:connectlocs="971,174;971,174;1205,0;0,0;0,0;197,174;197,174;971,174;971,174" o:connectangles="0,0,0,0,0,0,0,0,0" textboxrect="0,0,377,43"/>
                    <o:lock v:ext="edit" aspectratio="t"/>
                  </v:shape>
                  <v:shape id="Freeform 2130" o:spid="_x0000_s1032" style="position:absolute;left:22134;top:10081;width:6;height:2;visibility:visible;mso-wrap-style:square;v-text-anchor:top" coordsize="505,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" path="m371,128r,l505,61,389,,146,,,67r110,61l371,128xe" fillcolor="#bebfc1" stroked="f">
                    <v:path arrowok="t" o:connecttype="custom" o:connectlocs="1191,523;1191,523;1621,250;1621,250;1249,0;1249,0;467,0;467,0;0,273;0,273;353,523;353,523;1191,523;1191,523" o:connectangles="0,0,0,0,0,0,0,0,0,0,0,0,0,0" textboxrect="0,0,505,128"/>
                    <o:lock v:ext="edit" aspectratio="t"/>
                  </v:shape>
                  <v:shape id="Freeform 2131" o:spid="_x0000_s1033" style="position:absolute;left:22131;top:10082;width:3;height:2;visibility:visible;mso-wrap-style:square;v-text-anchor:top" coordsize="26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" path="m268,67r,l158,,122,,,128r110,l268,67xe" fillcolor="#bebfc1" stroked="f">
                    <v:path arrowok="t" o:connecttype="custom" o:connectlocs="854,273;854,273;504,0;504,0;389,0;0,523;0,523;350,523;350,523;854,273;854,273" o:connectangles="0,0,0,0,0,0,0,0,0,0,0" textboxrect="0,0,268,128"/>
                    <o:lock v:ext="edit" aspectratio="t"/>
                  </v:shape>
                  <v:shape id="Freeform 2132" o:spid="_x0000_s1034" style="position:absolute;left:22139;top:10085;width:8;height:1;visibility:visible;mso-wrap-style:square;v-text-anchor:top" coordsize="565,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" path="m146,r,l,67r133,61l425,128,565,67,419,,146,xe" fillcolor="#bebfc1" stroked="f">
                    <v:path arrowok="t" o:connecttype="custom" o:connectlocs="467,0;467,0;0,273;0,273;426,523;426,523;1362,523;1362,523;1812,273;1812,273;1345,0;1345,0;467,0;467,0" o:connectangles="0,0,0,0,0,0,0,0,0,0,0,0,0,0" textboxrect="0,0,565,128"/>
                    <o:lock v:ext="edit" aspectratio="t"/>
                  </v:shape>
                  <v:shape id="Freeform 2133" o:spid="_x0000_s1035" style="position:absolute;left:22139;top:10082;width:7;height:2;visibility:visible;mso-wrap-style:square;v-text-anchor:top" coordsize="523,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" path="m128,128r,l401,128,523,61,389,,134,,,67r128,61xe" fillcolor="#bebfc1" stroked="f">
                    <v:path arrowok="t" o:connecttype="custom" o:connectlocs="411,523;411,523;1288,523;1288,523;1678,250;1678,250;1249,0;1249,0;430,0;430,0;0,273;0,273;411,523;411,523" o:connectangles="0,0,0,0,0,0,0,0,0,0,0,0,0,0" textboxrect="0,0,523,128"/>
                    <o:lock v:ext="edit" aspectratio="t"/>
                  </v:shape>
                  <v:shape id="Freeform 2134" o:spid="_x0000_s1036" style="position:absolute;left:22145;top:10083;width:8;height:2;visibility:visible;mso-wrap-style:square;v-text-anchor:top" coordsize="541,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" path="m389,r,l122,,,67r146,61l426,128,541,67,389,xe" fillcolor="#bebfc1" stroked="f">
                    <v:path arrowok="t" o:connecttype="custom" o:connectlocs="1249,0;1249,0;391,0;391,0;0,273;0,273;467,523;467,523;1366,523;1366,523;1736,273;1736,273;1249,0;1249,0" o:connectangles="0,0,0,0,0,0,0,0,0,0,0,0,0,0" textboxrect="0,0,541,128"/>
                    <o:lock v:ext="edit" aspectratio="t"/>
                  </v:shape>
                  <v:shape id="Freeform 2135" o:spid="_x0000_s1037" style="position:absolute;left:22133;top:10083;width:7;height:2;visibility:visible;mso-wrap-style:square;v-text-anchor:top" coordsize="541,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" path="m413,r,l152,,,67r115,61l395,128,541,67,413,xe" fillcolor="#bebfc1" stroked="f">
                    <v:path arrowok="t" o:connecttype="custom" o:connectlocs="1318,0;1318,0;484,0;484,0;0,273;0,273;368,523;368,523;1262,523;1262,523;1725,273;1725,273;1318,0;1318,0" o:connectangles="0,0,0,0,0,0,0,0,0,0,0,0,0,0" textboxrect="0,0,541,128"/>
                    <o:lock v:ext="edit" aspectratio="t"/>
                  </v:shape>
                  <v:shape id="Freeform 2136" o:spid="_x0000_s1038" style="position:absolute;left:22129;top:10085;width:4;height:1;visibility:visible;mso-wrap-style:square;v-text-anchor:top" coordsize="316,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" path="m316,61r,l201,,61,,18,43,6,61,,85r6,19l12,122r140,l316,61xe" fillcolor="#bebfc1" stroked="f">
                    <v:path arrowok="t" o:connecttype="custom" o:connectlocs="1015,247;1015,247;645,0;645,0;197,0;58,174;58,174;58,174;20,247;0,346;0,346;20,418;37,492;37,492;487,492;487,492;1015,247;1015,247" o:connectangles="0,0,0,0,0,0,0,0,0,0,0,0,0,0,0,0,0,0" textboxrect="0,0,316,122"/>
                    <o:lock v:ext="edit" aspectratio="t"/>
                  </v:shape>
                  <v:shape id="Freeform 2137" o:spid="_x0000_s1039" style="position:absolute;left:22132;top:10086;width:8;height:1;visibility:visible;mso-wrap-style:square;v-text-anchor:top" coordsize="58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" path="m444,r,l164,,,61r6,l577,61r6,l444,xe" fillcolor="#bebfc1" stroked="f">
                    <v:path arrowok="t" o:connecttype="custom" o:connectlocs="1424,0;1424,0;524,0;524,0;0,241;0,241;20,241;1849,241;1849,241;1869,241;1869,241;1424,0;1424,0" o:connectangles="0,0,0,0,0,0,0,0,0,0,0,0,0" textboxrect="0,0,583,61"/>
                    <o:lock v:ext="edit" aspectratio="t"/>
                  </v:shape>
                  <v:shape id="Freeform 2138" o:spid="_x0000_s1040" style="position:absolute;left:22145;top:10081;width:7;height:2;visibility:visible;mso-wrap-style:square;v-text-anchor:top" coordsize="504,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" path="m401,128r,l504,61,358,,115,,,61r140,67l401,128xe" fillcolor="#bebfc1" stroked="f">
                    <v:path arrowok="t" o:connecttype="custom" o:connectlocs="1282,523;1282,523;1611,250;1611,250;1146,0;1146,0;368,0;368,0;0,250;0,250;447,523;447,523;1282,523;1282,523" o:connectangles="0,0,0,0,0,0,0,0,0,0,0,0,0,0" textboxrect="0,0,504,128"/>
                    <o:lock v:ext="edit" aspectratio="t"/>
                  </v:shape>
                  <v:shape id="Freeform 2139" o:spid="_x0000_s1041" style="position:absolute;left:22146;top:10080;width:5;height:1;visibility:visible;mso-wrap-style:square;v-text-anchor:top" coordsize="37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" path="m322,36r,l377,,,,79,36r243,xe" fillcolor="#bebfc1" stroked="f">
                    <v:path arrowok="t" o:connecttype="custom" o:connectlocs="1035,145;1035,145;1214,0;0,0;0,0;255,145;255,145;1035,145;1035,145" o:connectangles="0,0,0,0,0,0,0,0,0" textboxrect="0,0,377,36"/>
                    <o:lock v:ext="edit" aspectratio="t"/>
                  </v:shape>
                  <v:shape id="Freeform 2140" o:spid="_x0000_s1042" style="position:absolute;left:22151;top:10080;width:3;height:2;visibility:visible;mso-wrap-style:square;v-text-anchor:top" coordsize="19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" path="m146,110r,l195,110,91,6,79,,,49r146,61xe" fillcolor="#bebfc1" stroked="f">
                    <v:path arrowok="t" o:connecttype="custom" o:connectlocs="463,433;463,433;617,433;287,23;287,23;249,0;249,0;0,193;0,193;463,433;463,433" o:connectangles="0,0,0,0,0,0,0,0,0,0,0" textboxrect="0,0,195,110"/>
                    <o:lock v:ext="edit" aspectratio="t"/>
                  </v:shape>
                  <v:shape id="Freeform 2141" o:spid="_x0000_s1043" style="position:absolute;left:22140;top:10080;width:6;height:2;visibility:visible;mso-wrap-style:square;v-text-anchor:top" coordsize="486,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" path="m122,122r,l371,122,486,55,377,,110,,,55r122,67xe" fillcolor="#bebfc1" stroked="f">
                    <v:path arrowok="t" o:connecttype="custom" o:connectlocs="391,492;391,492;1186,492;1186,492;1554,223;1554,223;1205,0;352,0;352,0;0,223;0,223;391,492;391,492" o:connectangles="0,0,0,0,0,0,0,0,0,0,0,0,0" textboxrect="0,0,486,122"/>
                    <o:lock v:ext="edit" aspectratio="t"/>
                  </v:shape>
                  <v:shape id="Freeform 2142" o:spid="_x0000_s1044" style="position:absolute;left:22157;top:10086;width:0;height:0;visibility:visible;mso-wrap-style:square;v-text-anchor:top" coordsize="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" path="m,l,xe" fillcolor="#bebfc1" stroked="f">
                    <v:path arrowok="t" o:connecttype="custom" o:connectlocs="0,0;0,0;0,0;0,0;0,0;0,0;0,0;0,0" o:connectangles="0,0,0,0,0,0,0,0" textboxrect="0,0,1,1"/>
                    <o:lock v:ext="edit" aspectratio="t"/>
                  </v:shape>
                  <v:shape id="Freeform 2143" o:spid="_x0000_s1045" style="position:absolute;left:22157;top:10086;width:0;height:0;visibility:visible;mso-wrap-style:square;v-text-anchor:top" coordsize="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" path="m,l,,,6,,xe" fillcolor="#bebfc1" stroked="f">
                    <v:path arrowok="t" o:connecttype="custom" o:connectlocs="0,0;0,0;0,32;0,32;0,32;0,0;0,0;0,0;0,0" o:connectangles="0,0,0,0,0,0,0,0,0" textboxrect="0,0,1,6"/>
                    <o:lock v:ext="edit" aspectratio="t"/>
                  </v:shape>
                  <v:shape id="Freeform 2144" o:spid="_x0000_s1046" style="position:absolute;left:22152;top:10085;width:5;height:1;visibility:visible;mso-wrap-style:square;v-text-anchor:top" coordsize="347,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" path="m,67r,l165,128r170,l347,103r,-12l341,67,329,49,286,,116,,,67xe" fillcolor="#bebfc1" stroked="f">
                    <v:path arrowok="t" o:connecttype="custom" o:connectlocs="0,273;0,273;532,523;1081,523;1081,523;1119,421;1119,370;1119,370;1099,273;1061,202;1061,202;921,0;921,0;374,0;374,0;0,273;0,273" o:connectangles="0,0,0,0,0,0,0,0,0,0,0,0,0,0,0,0,0" textboxrect="0,0,347,128"/>
                    <o:lock v:ext="edit" aspectratio="t"/>
                  </v:shape>
                  <v:shape id="Freeform 2145" o:spid="_x0000_s1047" style="position:absolute;left:22146;top:10086;width:8;height:1;visibility:visible;mso-wrap-style:square;v-text-anchor:top" coordsize="58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" path="m420,r,l134,6,,67r6,l578,67r6,l420,xe" fillcolor="#bebfc1" stroked="f">
                    <v:path arrowok="t" o:connecttype="custom" o:connectlocs="1345,0;1345,0;428,26;428,26;0,271;0,271;20,271;1850,271;1850,271;1867,271;1867,271;1345,0;1345,0" o:connectangles="0,0,0,0,0,0,0,0,0,0,0,0,0" textboxrect="0,0,584,67"/>
                    <o:lock v:ext="edit" aspectratio="t"/>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48" type="#_x0000_t75" style="position:absolute;left:30400;top:20955;width:2635;height:26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">
                  <v:imagedata r:id="rId19" o:title="Tablet-100x100mm_RGB_2"/>
                </v:shape>
                <v:shape id="Picture 5" o:spid="_x0000_s1049" type="#_x0000_t75" style="position:absolute;left:54800;top:8143;width:4588;height:4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">
                  <v:imagedata r:id="rId20" o:title="Server stack-100x100mm_RGB_1"/>
                </v:shape>
                <v:shape id="Picture 6" o:spid="_x0000_s1050" type="#_x0000_t75" style="position:absolute;left:59563;top:8207;width:4508;height:4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">
                  <v:imagedata r:id="rId21" o:title="Cylinder-100x100mm_RGB_1"/>
                </v:shape>
                <v:shapetype id="_x0000_t202" coordsize="21600,21600" o:spt="202" path="m,l,21600r21600,l21600,xe">
                  <v:stroke joinstyle="miter"/>
                  <v:path gradientshapeok="t" o:connecttype="rect"/>
                </v:shapetype>
                <v:shape id="TextBox 21" o:spid="_x0000_s1051" type="#_x0000_t202" style="position:absolute;left:54832;top:12746;width:889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0A0BDCE3" w14:textId="7788FF9C" w:rsidR="00936A08" w:rsidRPr="00D64AD5" w:rsidRDefault="00D64AD5" w:rsidP="00936A08">
                        <w:pPr>
                          <w:textAlignment w:val="baseline"/>
                          <w:rPr>
                            <w:color w:val="969696" w:themeColor="accent3"/>
                            <w:sz w:val="24"/>
                            <w:szCs w:val="24"/>
                            <w:lang w:val="en-US"/>
                          </w:rPr>
                        </w:pPr>
                        <w:r w:rsidRPr="00D64AD5">
                          <w:rPr>
                            <w:rFonts w:asciiTheme="minorHAnsi" w:eastAsia="ヒラギノ角ゴ Pro W3" w:hAnsi="Calibri" w:cs="ヒラギノ角ゴ Pro W3"/>
                            <w:color w:val="969696" w:themeColor="accent3"/>
                            <w:kern w:val="24"/>
                            <w:lang w:val="en-US"/>
                          </w:rPr>
                          <w:t>MME</w:t>
                        </w:r>
                        <w:r>
                          <w:rPr>
                            <w:rFonts w:asciiTheme="minorHAnsi" w:eastAsia="ヒラギノ角ゴ Pro W3" w:hAnsi="Calibri" w:cs="ヒラギノ角ゴ Pro W3"/>
                            <w:color w:val="969696" w:themeColor="accent3"/>
                            <w:kern w:val="24"/>
                            <w:lang w:val="en-US"/>
                          </w:rPr>
                          <w:t xml:space="preserve">     HSS</w:t>
                        </w:r>
                      </w:p>
                    </w:txbxContent>
                  </v:textbox>
                </v:shape>
                <v:shape id="Picture 8" o:spid="_x0000_s1052" type="#_x0000_t75" style="position:absolute;left:26797;top:21939;width:2635;height:26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">
                  <v:imagedata r:id="rId22" o:title="Tablet-100x100mm_RGB_2"/>
                </v:shape>
                <v:shape id="Picture 9" o:spid="_x0000_s1053" type="#_x0000_t75" style="position:absolute;left:33750;top:23161;width:2635;height:26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">
                  <v:imagedata r:id="rId22" o:title="Tablet-100x100mm_RGB_2"/>
                </v:shape>
                <v:shape id="Picture 10" o:spid="_x0000_s1054" type="#_x0000_t75" alt="WHonDB-RGB-03.png" style="position:absolute;left:37877;top:21272;width:2620;height:2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">
                  <v:imagedata r:id="rId23" o:title="WHonDB-RGB-03"/>
                  <v:path arrowok="t"/>
                </v:shape>
                <v:roundrect id="Rounded Rectangle 5" o:spid="_x0000_s1055" style="position:absolute;left:25939;top:381;width:15304;height:214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" fillcolor="white [3201]" strokecolor="#969696 [3206]" strokeweight="1pt">
                  <v:stroke joinstyle="miter"/>
                  <v:textbox inset=",2.5mm,,2.5mm"/>
                </v:roundrect>
                <v:shapetype id="_x0000_t81" coordsize="21600,21600" o:spt="81" adj="5400,5400,2700,8100" path="m@0,l@0@3@2@3@2@1,,10800@2@4@2@5@0@5@0,21600@8,21600@8@5@9@5@9@4,21600,10800@9@1@9@3@8@3@8,xe">
                  <v:stroke joinstyle="miter"/>
                  <v:formulas>
                    <v:f eqn="val #0"/>
                    <v:f eqn="val #1"/>
                    <v:f eqn="val #2"/>
                    <v:f eqn="val #3"/>
                    <v:f eqn="sum 21600 0 #1"/>
                    <v:f eqn="sum 21600 0 #3"/>
                    <v:f eqn="sum #0 21600 0"/>
                    <v:f eqn="prod @6 1 2"/>
                    <v:f eqn="sum 21600 0 #0"/>
                    <v:f eqn="sum 21600 0 #2"/>
                  </v:formulas>
                  <v:path o:connecttype="custom" o:connectlocs="10800,0;0,10800;10800,21600;21600,10800" o:connectangles="270,180,90,0" textboxrect="@0,0,@8,21600"/>
                  <v:handles>
                    <v:h position="#0,topLeft" xrange="@2,10800"/>
                    <v:h position="topLeft,#1" yrange="0,@3"/>
                    <v:h position="#2,#3" xrange="0,@0" yrange="@1,10800"/>
                  </v:handles>
                </v:shapetype>
                <v:shape id="Left-Right Arrow Callout 7" o:spid="_x0000_s1056" type="#_x0000_t81" style="position:absolute;left:16843;top:2984;width:33115;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" adj="5603,,533" filled="f" strokecolor="#68717a" strokeweight=".5pt">
                  <v:textbox inset=",2.5mm,,2.5mm"/>
                </v:shape>
                <v:shape id="TextBox 8" o:spid="_x0000_s1057" type="#_x0000_t202" style="position:absolute;left:25352;width:16840;height:36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04259B8D" w14:textId="77777777" w:rsidR="00936A08" w:rsidRDefault="00936A08" w:rsidP="00936A08">
                        <w:pPr>
                          <w:textAlignment w:val="baseline"/>
                          <w:rPr>
                            <w:sz w:val="24"/>
                            <w:szCs w:val="24"/>
                          </w:rPr>
                        </w:pPr>
                        <w:r>
                          <w:rPr>
                            <w:rFonts w:ascii="Arial" w:eastAsia="ヒラギノ角ゴ Pro W3" w:hAnsi="Arial" w:cs="ヒラギノ角ゴ Pro W3"/>
                            <w:b/>
                            <w:bCs/>
                            <w:color w:val="808080" w:themeColor="background1" w:themeShade="80"/>
                            <w:kern w:val="24"/>
                            <w:sz w:val="22"/>
                            <w:szCs w:val="22"/>
                            <w:lang w:val="en-US"/>
                          </w:rPr>
                          <w:t>N</w:t>
                        </w:r>
                        <w:r>
                          <w:rPr>
                            <w:rFonts w:ascii="Arial" w:eastAsia="ヒラギノ角ゴ Pro W3" w:hAnsi="Arial" w:cs="ヒラギノ角ゴ Pro W3"/>
                            <w:b/>
                            <w:bCs/>
                            <w:color w:val="808080" w:themeColor="background1" w:themeShade="80"/>
                            <w:kern w:val="24"/>
                            <w:sz w:val="22"/>
                            <w:szCs w:val="22"/>
                            <w:lang w:val="pl-PL"/>
                          </w:rPr>
                          <w:t>etwork Management</w:t>
                        </w:r>
                      </w:p>
                    </w:txbxContent>
                  </v:textbox>
                </v:shape>
                <v:shape id="TextBox 38" o:spid="_x0000_s1058" type="#_x0000_t202" style="position:absolute;left:24368;top:2523;width:18745;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31CD34B5" w14:textId="77777777" w:rsidR="00936A08" w:rsidRDefault="00936A08" w:rsidP="00936A08">
                        <w:pPr>
                          <w:jc w:val="center"/>
                          <w:textAlignment w:val="baseline"/>
                          <w:rPr>
                            <w:sz w:val="24"/>
                            <w:szCs w:val="24"/>
                          </w:rPr>
                        </w:pPr>
                        <w:r>
                          <w:rPr>
                            <w:rFonts w:ascii="Arial" w:eastAsia="ヒラギノ角ゴ Pro W3" w:hAnsi="Arial" w:cs="ヒラギノ角ゴ Pro W3"/>
                            <w:color w:val="68717A"/>
                            <w:kern w:val="24"/>
                            <w:sz w:val="22"/>
                            <w:szCs w:val="22"/>
                            <w:lang w:val="pl-PL"/>
                          </w:rPr>
                          <w:t>Trace activation including MDT configuration</w:t>
                        </w:r>
                      </w:p>
                    </w:txbxContent>
                  </v:textbox>
                </v:shape>
                <v:shape id="_x0000_s1059" type="#_x0000_t202" style="position:absolute;top:3317;width:17354;height:5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286BDE58" w14:textId="71DEFCF1" w:rsidR="00936A08" w:rsidRDefault="00936A08" w:rsidP="00936A08">
                        <w:pPr>
                          <w:jc w:val="center"/>
                          <w:textAlignment w:val="baseline"/>
                          <w:rPr>
                            <w:sz w:val="24"/>
                            <w:szCs w:val="24"/>
                          </w:rPr>
                        </w:pPr>
                        <w:r>
                          <w:rPr>
                            <w:rFonts w:ascii="Arial" w:eastAsia="ヒラギノ角ゴ Pro W3" w:hAnsi="Arial" w:cs="ヒラギノ角ゴ Pro W3"/>
                            <w:b/>
                            <w:bCs/>
                            <w:color w:val="969696" w:themeColor="accent3"/>
                            <w:kern w:val="24"/>
                            <w:sz w:val="22"/>
                            <w:szCs w:val="22"/>
                            <w:lang w:val="pl-PL"/>
                          </w:rPr>
                          <w:t>Area based MDT Configuration</w:t>
                        </w:r>
                      </w:p>
                    </w:txbxContent>
                  </v:textbox>
                </v:shape>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Striped Right Arrow 9" o:spid="_x0000_s1060" type="#_x0000_t93" style="position:absolute;left:42227;top:7858;width:10382;height:4111;rotation:1074446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" adj="17323" fillcolor="black [3213]" stroked="f" strokeweight=".5pt">
                  <v:textbox inset=",2.5mm,,2.5mm"/>
                </v:shape>
                <v:shape id="Striped Right Arrow 41" o:spid="_x0000_s1061" type="#_x0000_t93" style="position:absolute;left:14795;top:7667;width:10430;height:4223;rotation:142499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" adj="17227" fillcolor="#969696 [3206]" stroked="f" strokeweight=".5pt">
                  <v:textbox inset=",2.5mm,,2.5mm"/>
                </v:shape>
                <v:shapetype id="_x0000_t32" coordsize="21600,21600" o:spt="32" o:oned="t" path="m,l21600,21600e" filled="f">
                  <v:path arrowok="t" fillok="f" o:connecttype="none"/>
                  <o:lock v:ext="edit" shapetype="t"/>
                </v:shapetype>
                <v:shape id="Straight Arrow Connector 18" o:spid="_x0000_s1062" type="#_x0000_t32" style="position:absolute;left:27320;top:15033;width:5080;height:59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" strokecolor="#969696 [3206]" strokeweight="2.75pt">
                  <v:stroke startarrow="block" endarrow="block" joinstyle="miter"/>
                </v:shape>
                <v:shape id="Straight Arrow Connector 19" o:spid="_x0000_s1063" type="#_x0000_t32" style="position:absolute;left:34988;top:14636;width:3953;height:63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" strokecolor="black [3213]" strokeweight="2.75pt">
                  <v:stroke startarrow="block" endarrow="block" joinstyle="miter"/>
                </v:shape>
                <v:shape id="TextBox 20" o:spid="_x0000_s1064" type="#_x0000_t202" style="position:absolute;left:25288;top:17269;width:13570;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4D3DA099" w14:textId="77777777" w:rsidR="00936A08" w:rsidRPr="00D64AD5" w:rsidRDefault="00936A08" w:rsidP="00936A08">
                        <w:pPr>
                          <w:textAlignment w:val="baseline"/>
                          <w:rPr>
                            <w:color w:val="969696" w:themeColor="accent3"/>
                            <w:sz w:val="24"/>
                            <w:szCs w:val="24"/>
                          </w:rPr>
                        </w:pPr>
                        <w:r w:rsidRPr="00D64AD5">
                          <w:rPr>
                            <w:rFonts w:asciiTheme="minorHAnsi" w:eastAsia="ヒラギノ角ゴ Pro W3" w:hAnsi="Calibri" w:cs="ヒラギノ角ゴ Pro W3"/>
                            <w:color w:val="969696" w:themeColor="accent3"/>
                            <w:kern w:val="24"/>
                            <w:lang w:val="pl-PL"/>
                          </w:rPr>
                          <w:t>MDT Measurement Configuration/Report</w:t>
                        </w:r>
                      </w:p>
                    </w:txbxContent>
                  </v:textbox>
                </v:shape>
                <v:group id="Group 21" o:spid="_x0000_s1065" style="position:absolute;left:36330;top:9334;width:3604;height:3826" coordorigin="36957,9334" coordsize="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496" o:spid="_x0000_s1066" style="position:absolute;left:36959;top:9335;width:0;height:0;visibility:visible;mso-wrap-style:square;v-text-anchor:top" coordsize="36,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" path="m2,120c,117,,113,2,111,15,98,23,80,23,61,23,42,15,24,2,11,,9,,5,2,2,5,,9,,11,2,26,17,36,38,36,61v,23,-10,44,-25,59c10,121,8,122,7,122v-2,,-4,-1,-5,-2xe" strokecolor="#474d53">
                    <v:path arrowok="t" o:connecttype="custom" o:connectlocs="2,44;2,40;10,22;2,4;2,1;5,1;15,22;5,44;3,44;2,44" o:connectangles="0,0,0,0,0,0,0,0,0,0"/>
                  </v:shape>
                  <v:shape id="Freeform 497" o:spid="_x0000_s1067" style="position:absolute;left:36959;top:9334;width:1;height:2;visibility:visible;mso-wrap-style:square;v-text-anchor:top" coordsize="47,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" path="m2,174c,171,,167,2,165,22,145,34,118,34,88,34,58,22,31,2,11,,9,,5,2,2,5,,9,,11,2,33,24,47,55,47,88v,34,-14,64,-35,86c10,175,9,176,7,176v-2,,-3,-1,-5,-2xe" strokecolor="#474d53">
                    <v:path arrowok="t" o:connecttype="custom" o:connectlocs="1,63;1,59;13,32;1,4;1,1;4,1;18,32;5,63;3,63;1,63" o:connectangles="0,0,0,0,0,0,0,0,0,0"/>
                  </v:shape>
                  <v:shape id="Freeform 498" o:spid="_x0000_s1068" style="position:absolute;left:36959;top:9334;width:1;height:2;visibility:visible;mso-wrap-style:square;v-text-anchor:top" coordsize="58,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" path="m2,229c,226,,222,2,220,29,193,45,157,45,116,45,75,29,39,2,12,,10,,6,2,3,5,,9,,12,3,41,32,58,72,58,116v,44,-17,84,-46,113c10,230,9,231,7,231v-2,,-3,-1,-5,-2xe" strokecolor="#474d53">
                    <v:path arrowok="t" o:connecttype="custom" o:connectlocs="1,80;1,77;17,41;1,4;1,1;5,1;22,41;5,80;3,81;1,80" o:connectangles="0,0,0,0,0,0,0,0,0,0"/>
                  </v:shape>
                  <v:shape id="Freeform 499" o:spid="_x0000_s1069" style="position:absolute;left:36960;top:9334;width:0;height:2;visibility:visible;mso-wrap-style:square;v-text-anchor:top" coordsize="7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" path="m3,283c,281,,276,3,274,36,240,57,194,57,143,57,92,36,46,3,12,,10,,5,3,3,5,,9,,12,3,48,39,70,88,70,143v,55,-22,104,-58,140c11,284,9,285,7,285v-1,,-3,-1,-4,-2xe" strokecolor="#474d53">
                    <v:path arrowok="t" o:connecttype="custom" o:connectlocs="1,99;1,96;23,50;1,4;1,1;5,1;29,50;5,99;3,100;1,99" o:connectangles="0,0,0,0,0,0,0,0,0,0"/>
                  </v:shape>
                  <v:oval id="Oval 96" o:spid="_x0000_s1070" style="position:absolute;left:36958;top:9335;width:0;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" strokecolor="#474d53"/>
                  <v:shape id="Freeform 501" o:spid="_x0000_s1071" style="position:absolute;left:36958;top:9335;width:0;height:0;visibility:visible;mso-wrap-style:square;v-text-anchor:top" coordsize="4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" path="m27,c3,,3,,3,v,,,,,c12,2,16,20,16,43,16,66,9,85,,85v27,,27,,27,c35,85,43,66,43,43,43,19,35,,27,e" strokecolor="#474d53">
                    <v:path arrowok="t" o:connecttype="custom" o:connectlocs="12,0;2,0;2,0;7,15;0,30;12,30;19,15;12,0" o:connectangles="0,0,0,0,0,0,0,0"/>
                  </v:shape>
                  <v:oval id="Oval 98" o:spid="_x0000_s1072" style="position:absolute;left:36959;top:9335;width:0;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" strokecolor="#474d53"/>
                  <v:shape id="Freeform 503" o:spid="_x0000_s1073" style="position:absolute;left:36958;top:9335;width:1;height:0;visibility:visible;mso-wrap-style:square;v-text-anchor:top" coordsize="4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" path="m16,c39,,39,,39,v,,,,,c31,2,26,20,26,43v,23,8,42,16,42c16,85,16,85,16,85,7,85,,66,,43,,19,7,,16,e" strokecolor="#474d53">
                    <v:path arrowok="t" o:connecttype="custom" o:connectlocs="6,0;14,0;14,0;10,15;15,30;6,30;0,15;6,0" o:connectangles="0,0,0,0,0,0,0,0"/>
                  </v:shape>
                  <v:shape id="Freeform 504" o:spid="_x0000_s1074" style="position:absolute;left:36957;top:9335;width:1;height:0;visibility:visible;mso-wrap-style:square;v-text-anchor:top" coordsize="36,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" path="m24,120c9,105,,84,,61,,38,9,17,24,2,27,,31,,34,2v2,3,2,7,,9c21,24,13,42,13,61v,19,8,37,21,50c34,111,34,111,34,111v2,2,2,6,,9c32,121,31,122,29,122v-2,,-3,-1,-5,-2xe" strokecolor="#474d53">
                    <v:path arrowok="t" o:connecttype="custom" o:connectlocs="11,44;0,22;11,1;15,1;15,4;6,22;15,40;15,40;15,44;13,44;11,44" o:connectangles="0,0,0,0,0,0,0,0,0,0,0"/>
                  </v:shape>
                  <v:shape id="Freeform 505" o:spid="_x0000_s1075" style="position:absolute;left:36957;top:9334;width:0;height:2;visibility:visible;mso-wrap-style:square;v-text-anchor:top" coordsize="47,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" path="m35,174c13,152,,122,,88,,55,13,24,35,2v,,,,,c38,,42,,44,2v3,3,3,7,,9c25,31,13,58,13,88v,30,12,57,31,77c47,167,47,171,44,174v-1,1,-2,2,-4,2c38,176,37,175,35,174xe" strokecolor="#474d53">
                    <v:path arrowok="t" o:connecttype="custom" o:connectlocs="14,63;0,32;14,1;14,1;19,1;19,4;5,32;19,59;19,63;16,63;14,63" o:connectangles="0,0,0,0,0,0,0,0,0,0,0"/>
                  </v:shape>
                  <v:shape id="Freeform 506" o:spid="_x0000_s1076" style="position:absolute;left:36957;top:9334;width:0;height:2;visibility:visible;mso-wrap-style:square;v-text-anchor:top" coordsize="5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" path="m47,229c18,200,,160,,116,,72,18,32,47,3,50,,54,,56,3v3,3,3,7,,9c30,39,13,75,13,116v,41,17,77,43,104c56,220,56,220,56,220v3,2,3,6,,9c55,230,53,231,52,231v-2,,-4,-1,-5,-2xe" strokecolor="#474d53">
                    <v:path arrowok="t" o:connecttype="custom" o:connectlocs="19,80;0,41;19,1;23,1;23,4;5,41;23,77;23,77;23,80;22,81;19,80" o:connectangles="0,0,0,0,0,0,0,0,0,0,0"/>
                  </v:shape>
                  <v:shape id="Freeform 507" o:spid="_x0000_s1077" style="position:absolute;left:36957;top:9334;width:0;height:2;visibility:visible;mso-wrap-style:square;v-text-anchor:top" coordsize="7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" path="m58,283c22,247,,198,,143,,88,22,39,58,3v,,,,,c60,,64,,67,3v3,2,3,7,,9c34,46,13,92,13,143v,51,21,97,54,131c70,276,70,281,67,283v-1,1,-3,2,-5,2c61,285,59,284,58,283xe" strokecolor="#474d53">
                    <v:path arrowok="t" o:connecttype="custom" o:connectlocs="24,99;0,50;24,1;24,1;27,1;27,4;5,50;27,96;27,99;25,100;24,99" o:connectangles="0,0,0,0,0,0,0,0,0,0,0"/>
                  </v:shape>
                  <v:shape id="Freeform 508" o:spid="_x0000_s1078" style="position:absolute;left:36958;top:9335;width:1;height:2;visibility:visible;mso-wrap-style:square;v-text-anchor:top" coordsize="91,3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" path="m53,173c53,6,53,6,53,6,53,3,50,,46,,43,,40,3,40,6v,169,,169,,169c,346,,346,,346v13,,13,,13,c40,232,40,232,40,232v,114,,114,,114c53,346,53,346,53,346v,-113,,-113,,-113c78,346,78,346,78,346v13,,13,,13,c53,174,53,174,53,174r,-1xe" strokecolor="#474d53">
                    <v:path arrowok="t" o:connecttype="custom" o:connectlocs="22,62;22,2;19,0;16,2;16,62;0,123;5,123;16,82;16,123;22,123;22,83;32,123;38,123;22,62;22,62" o:connectangles="0,0,0,0,0,0,0,0,0,0,0,0,0,0,0"/>
                  </v:shape>
                </v:group>
                <v:group id="Group 22" o:spid="_x0000_s1079" style="position:absolute;left:32612;top:10572;width:3381;height:3620" coordorigin="32797,10572" coordsize="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454" o:spid="_x0000_s1080" style="position:absolute;left:32800;top:10573;width:0;height:1;visibility:visible;mso-wrap-style:square;v-text-anchor:top" coordsize="36,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" path="m2,120c,117,,113,2,111,15,98,23,80,23,61,23,42,15,24,2,11,,9,,5,2,2,5,,9,,11,2,26,17,36,38,36,61v,23,-10,44,-25,59c10,121,8,122,7,122v-2,,-4,-1,-5,-2xe" strokecolor="#5f5f5f [3210]">
                    <v:path arrowok="t" o:connecttype="custom" o:connectlocs="2,44;2,40;10,22;2,4;2,1;5,1;15,22;5,44;3,44;2,44" o:connectangles="0,0,0,0,0,0,0,0,0,0"/>
                  </v:shape>
                  <v:shape id="Freeform 455" o:spid="_x0000_s1081" style="position:absolute;left:32800;top:10573;width:0;height:1;visibility:visible;mso-wrap-style:square;v-text-anchor:top" coordsize="47,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" path="m2,174c,171,,167,2,165,22,145,34,118,34,88,34,58,22,31,2,11,,9,,5,2,2,5,,9,,11,2,33,24,47,55,47,88v,34,-14,64,-35,86c10,175,9,176,7,176v-2,,-3,-1,-5,-2xe" strokecolor="#5f5f5f [3210]">
                    <v:path arrowok="t" o:connecttype="custom" o:connectlocs="1,63;1,59;13,32;1,4;1,1;4,1;18,32;5,63;3,63;1,63" o:connectangles="0,0,0,0,0,0,0,0,0,0"/>
                  </v:shape>
                  <v:shape id="Freeform 456" o:spid="_x0000_s1082" style="position:absolute;left:32800;top:10572;width:1;height:2;visibility:visible;mso-wrap-style:square;v-text-anchor:top" coordsize="58,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" path="m2,229c,226,,222,2,220,29,193,45,157,45,116,45,75,29,39,2,12,,10,,6,2,3,5,,9,,12,3,41,32,58,72,58,116v,44,-17,84,-46,113c10,230,9,231,7,231v-2,,-3,-1,-5,-2xe" strokecolor="#5f5f5f [3210]">
                    <v:path arrowok="t" o:connecttype="custom" o:connectlocs="1,80;1,77;17,41;1,4;1,1;5,1;22,41;5,80;3,81;1,80" o:connectangles="0,0,0,0,0,0,0,0,0,0"/>
                  </v:shape>
                  <v:shape id="Freeform 457" o:spid="_x0000_s1083" style="position:absolute;left:32800;top:10572;width:1;height:2;visibility:visible;mso-wrap-style:square;v-text-anchor:top" coordsize="7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" path="m3,283c,281,,276,3,274,36,240,57,194,57,143,57,92,36,46,3,12,,10,,5,3,3,5,,9,,12,3,48,39,70,88,70,143v,55,-22,104,-58,140c11,284,9,285,7,285v-1,,-3,-1,-4,-2xe" strokecolor="#5f5f5f [3210]">
                    <v:path arrowok="t" o:connecttype="custom" o:connectlocs="1,99;1,96;23,50;1,4;1,1;5,1;29,50;5,99;3,100;1,99" o:connectangles="0,0,0,0,0,0,0,0,0,0"/>
                  </v:shape>
                  <v:oval id="Oval 83" o:spid="_x0000_s1084" style="position:absolute;left:32798;top:10573;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" strokecolor="#5f5f5f [3210]"/>
                  <v:shape id="Freeform 459" o:spid="_x0000_s1085" style="position:absolute;left:32799;top:10573;width:0;height:1;visibility:visible;mso-wrap-style:square;v-text-anchor:top" coordsize="4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" path="m27,c3,,3,,3,v,,,,,c12,2,16,20,16,43,16,66,9,85,,85v27,,27,,27,c35,85,43,66,43,43,43,19,35,,27,e" strokecolor="#5f5f5f [3210]">
                    <v:path arrowok="t" o:connecttype="custom" o:connectlocs="12,0;2,0;2,0;7,15;0,30;12,30;19,15;12,0" o:connectangles="0,0,0,0,0,0,0,0"/>
                  </v:shape>
                  <v:oval id="Oval 85" o:spid="_x0000_s1086" style="position:absolute;left:32799;top:10573;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" strokecolor="#5f5f5f [3210]"/>
                  <v:shape id="Freeform 461" o:spid="_x0000_s1087" style="position:absolute;left:32799;top:10573;width:0;height:1;visibility:visible;mso-wrap-style:square;v-text-anchor:top" coordsize="4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" path="m16,c39,,39,,39,v,,,,,c31,2,26,20,26,43v,23,8,42,16,42c16,85,16,85,16,85,7,85,,66,,43,,19,7,,16,e" strokecolor="#5f5f5f [3210]">
                    <v:path arrowok="t" o:connecttype="custom" o:connectlocs="6,0;14,0;14,0;10,15;15,30;6,30;0,15;6,0" o:connectangles="0,0,0,0,0,0,0,0"/>
                  </v:shape>
                  <v:shape id="Freeform 462" o:spid="_x0000_s1088" style="position:absolute;left:32798;top:10573;width:0;height:1;visibility:visible;mso-wrap-style:square;v-text-anchor:top" coordsize="36,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" path="m24,120c9,105,,84,,61,,38,9,17,24,2,27,,31,,34,2v2,3,2,7,,9c21,24,13,42,13,61v,19,8,37,21,50c34,111,34,111,34,111v2,2,2,6,,9c32,121,31,122,29,122v-2,,-3,-1,-5,-2xe" strokecolor="#5f5f5f [3210]">
                    <v:path arrowok="t" o:connecttype="custom" o:connectlocs="11,44;0,22;11,1;15,1;15,4;6,22;15,40;15,40;15,44;13,44;11,44" o:connectangles="0,0,0,0,0,0,0,0,0,0,0"/>
                  </v:shape>
                  <v:shape id="Freeform 463" o:spid="_x0000_s1089" style="position:absolute;left:32798;top:10573;width:0;height:1;visibility:visible;mso-wrap-style:square;v-text-anchor:top" coordsize="47,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" path="m35,174c13,152,,122,,88,,55,13,24,35,2v,,,,,c38,,42,,44,2v3,3,3,7,,9c25,31,13,58,13,88v,30,12,57,31,77c47,167,47,171,44,174v-1,1,-2,2,-4,2c38,176,37,175,35,174xe" strokecolor="#5f5f5f [3210]">
                    <v:path arrowok="t" o:connecttype="custom" o:connectlocs="14,63;0,32;14,1;14,1;19,1;19,4;5,32;19,59;19,63;16,63;14,63" o:connectangles="0,0,0,0,0,0,0,0,0,0,0"/>
                  </v:shape>
                  <v:shape id="Freeform 464" o:spid="_x0000_s1090" style="position:absolute;left:32798;top:10572;width:0;height:2;visibility:visible;mso-wrap-style:square;v-text-anchor:top" coordsize="5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" path="m47,229c18,200,,160,,116,,72,18,32,47,3,50,,54,,56,3v3,3,3,7,,9c30,39,13,75,13,116v,41,17,77,43,104c56,220,56,220,56,220v3,2,3,6,,9c55,230,53,231,52,231v-2,,-4,-1,-5,-2xe" strokecolor="#5f5f5f [3210]">
                    <v:path arrowok="t" o:connecttype="custom" o:connectlocs="19,80;0,41;19,1;23,1;23,4;5,41;23,77;23,77;23,80;22,81;19,80" o:connectangles="0,0,0,0,0,0,0,0,0,0,0"/>
                  </v:shape>
                  <v:shape id="Freeform 465" o:spid="_x0000_s1091" style="position:absolute;left:32797;top:10572;width:1;height:2;visibility:visible;mso-wrap-style:square;v-text-anchor:top" coordsize="7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" path="m58,283c22,247,,198,,143,,88,22,39,58,3v,,,,,c60,,64,,67,3v3,2,3,7,,9c34,46,13,92,13,143v,51,21,97,54,131c70,276,70,281,67,283v-1,1,-3,2,-5,2c61,285,59,284,58,283xe" strokecolor="#5f5f5f [3210]">
                    <v:path arrowok="t" o:connecttype="custom" o:connectlocs="24,99;0,50;24,1;24,1;27,1;27,4;5,50;27,96;27,99;25,100;24,99" o:connectangles="0,0,0,0,0,0,0,0,0,0,0"/>
                  </v:shape>
                  <v:shape id="Freeform 466" o:spid="_x0000_s1092" style="position:absolute;left:32799;top:10573;width:0;height:3;visibility:visible;mso-wrap-style:square;v-text-anchor:top" coordsize="91,3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" path="m53,173c53,6,53,6,53,6,53,3,50,,46,,43,,40,3,40,6v,169,,169,,169c,346,,346,,346v13,,13,,13,c40,232,40,232,40,232v,114,,114,,114c53,346,53,346,53,346v,-113,,-113,,-113c78,346,78,346,78,346v13,,13,,13,c53,174,53,174,53,174r,-1xe" strokecolor="#5f5f5f [3210]">
                    <v:path arrowok="t" o:connecttype="custom" o:connectlocs="22,62;22,2;19,0;16,2;16,62;0,123;5,123;16,82;16,123;22,123;22,83;32,123;38,123;22,62;22,62" o:connectangles="0,0,0,0,0,0,0,0,0,0,0,0,0,0,0"/>
                  </v:shape>
                </v:group>
                <v:group id="Group 23" o:spid="_x0000_s1093" style="position:absolute;left:38453;top:13080;width:3603;height:3826" coordorigin="39116,13081" coordsize="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496" o:spid="_x0000_s1094" style="position:absolute;left:39118;top:13081;width:0;height:1;visibility:visible;mso-wrap-style:square;v-text-anchor:top" coordsize="36,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" path="m2,120c,117,,113,2,111,15,98,23,80,23,61,23,42,15,24,2,11,,9,,5,2,2,5,,9,,11,2,26,17,36,38,36,61v,23,-10,44,-25,59c10,121,8,122,7,122v-2,,-4,-1,-5,-2xe" strokecolor="#474d53">
                    <v:path arrowok="t" o:connecttype="custom" o:connectlocs="2,44;2,40;10,22;2,4;2,1;5,1;15,22;5,44;3,44;2,44" o:connectangles="0,0,0,0,0,0,0,0,0,0"/>
                  </v:shape>
                  <v:shape id="Freeform 497" o:spid="_x0000_s1095" style="position:absolute;left:39118;top:13081;width:1;height:1;visibility:visible;mso-wrap-style:square;v-text-anchor:top" coordsize="47,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" path="m2,174c,171,,167,2,165,22,145,34,118,34,88,34,58,22,31,2,11,,9,,5,2,2,5,,9,,11,2,33,24,47,55,47,88v,34,-14,64,-35,86c10,175,9,176,7,176v-2,,-3,-1,-5,-2xe" strokecolor="#474d53">
                    <v:path arrowok="t" o:connecttype="custom" o:connectlocs="1,63;1,59;13,32;1,4;1,1;4,1;18,32;5,63;3,63;1,63" o:connectangles="0,0,0,0,0,0,0,0,0,0"/>
                  </v:shape>
                  <v:shape id="Freeform 498" o:spid="_x0000_s1096" style="position:absolute;left:39118;top:13081;width:1;height:1;visibility:visible;mso-wrap-style:square;v-text-anchor:top" coordsize="58,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" path="m2,229c,226,,222,2,220,29,193,45,157,45,116,45,75,29,39,2,12,,10,,6,2,3,5,,9,,12,3,41,32,58,72,58,116v,44,-17,84,-46,113c10,230,9,231,7,231v-2,,-3,-1,-5,-2xe" strokecolor="#474d53">
                    <v:path arrowok="t" o:connecttype="custom" o:connectlocs="1,80;1,77;17,41;1,4;1,1;5,1;22,41;5,80;3,81;1,80" o:connectangles="0,0,0,0,0,0,0,0,0,0"/>
                  </v:shape>
                  <v:shape id="Freeform 499" o:spid="_x0000_s1097" style="position:absolute;left:39119;top:13081;width:0;height:2;visibility:visible;mso-wrap-style:square;v-text-anchor:top" coordsize="7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" path="m3,283c,281,,276,3,274,36,240,57,194,57,143,57,92,36,46,3,12,,10,,5,3,3,5,,9,,12,3,48,39,70,88,70,143v,55,-22,104,-58,140c11,284,9,285,7,285v-1,,-3,-1,-4,-2xe" strokecolor="#474d53">
                    <v:path arrowok="t" o:connecttype="custom" o:connectlocs="1,99;1,96;23,50;1,4;1,1;5,1;29,50;5,99;3,100;1,99" o:connectangles="0,0,0,0,0,0,0,0,0,0"/>
                  </v:shape>
                  <v:oval id="Oval 70" o:spid="_x0000_s1098" style="position:absolute;left:39117;top:13081;width:0;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" strokecolor="#474d53"/>
                  <v:shape id="Freeform 501" o:spid="_x0000_s1099" style="position:absolute;left:39117;top:13081;width:0;height:1;visibility:visible;mso-wrap-style:square;v-text-anchor:top" coordsize="4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" path="m27,c3,,3,,3,v,,,,,c12,2,16,20,16,43,16,66,9,85,,85v27,,27,,27,c35,85,43,66,43,43,43,19,35,,27,e" strokecolor="#474d53">
                    <v:path arrowok="t" o:connecttype="custom" o:connectlocs="12,0;2,0;2,0;7,15;0,30;12,30;19,15;12,0" o:connectangles="0,0,0,0,0,0,0,0"/>
                  </v:shape>
                  <v:oval id="Oval 72" o:spid="_x0000_s1100" style="position:absolute;left:39118;top:13081;width:0;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" strokecolor="#474d53"/>
                  <v:shape id="Freeform 503" o:spid="_x0000_s1101" style="position:absolute;left:39117;top:13081;width:1;height:1;visibility:visible;mso-wrap-style:square;v-text-anchor:top" coordsize="4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" path="m16,c39,,39,,39,v,,,,,c31,2,26,20,26,43v,23,8,42,16,42c16,85,16,85,16,85,7,85,,66,,43,,19,7,,16,e" strokecolor="#474d53">
                    <v:path arrowok="t" o:connecttype="custom" o:connectlocs="6,0;14,0;14,0;10,15;15,30;6,30;0,15;6,0" o:connectangles="0,0,0,0,0,0,0,0"/>
                  </v:shape>
                  <v:shape id="Freeform 504" o:spid="_x0000_s1102" style="position:absolute;left:39116;top:13081;width:1;height:1;visibility:visible;mso-wrap-style:square;v-text-anchor:top" coordsize="36,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" path="m24,120c9,105,,84,,61,,38,9,17,24,2,27,,31,,34,2v2,3,2,7,,9c21,24,13,42,13,61v,19,8,37,21,50c34,111,34,111,34,111v2,2,2,6,,9c32,121,31,122,29,122v-2,,-3,-1,-5,-2xe" strokecolor="#474d53">
                    <v:path arrowok="t" o:connecttype="custom" o:connectlocs="11,44;0,22;11,1;15,1;15,4;6,22;15,40;15,40;15,44;13,44;11,44" o:connectangles="0,0,0,0,0,0,0,0,0,0,0"/>
                  </v:shape>
                  <v:shape id="Freeform 505" o:spid="_x0000_s1103" style="position:absolute;left:39116;top:13081;width:0;height:1;visibility:visible;mso-wrap-style:square;v-text-anchor:top" coordsize="47,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" path="m35,174c13,152,,122,,88,,55,13,24,35,2v,,,,,c38,,42,,44,2v3,3,3,7,,9c25,31,13,58,13,88v,30,12,57,31,77c47,167,47,171,44,174v-1,1,-2,2,-4,2c38,176,37,175,35,174xe" strokecolor="#474d53">
                    <v:path arrowok="t" o:connecttype="custom" o:connectlocs="14,63;0,32;14,1;14,1;19,1;19,4;5,32;19,59;19,63;16,63;14,63" o:connectangles="0,0,0,0,0,0,0,0,0,0,0"/>
                  </v:shape>
                  <v:shape id="Freeform 506" o:spid="_x0000_s1104" style="position:absolute;left:39116;top:13081;width:0;height:1;visibility:visible;mso-wrap-style:square;v-text-anchor:top" coordsize="5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" path="m47,229c18,200,,160,,116,,72,18,32,47,3,50,,54,,56,3v3,3,3,7,,9c30,39,13,75,13,116v,41,17,77,43,104c56,220,56,220,56,220v3,2,3,6,,9c55,230,53,231,52,231v-2,,-4,-1,-5,-2xe" strokecolor="#474d53">
                    <v:path arrowok="t" o:connecttype="custom" o:connectlocs="19,80;0,41;19,1;23,1;23,4;5,41;23,77;23,77;23,80;22,81;19,80" o:connectangles="0,0,0,0,0,0,0,0,0,0,0"/>
                  </v:shape>
                  <v:shape id="Freeform 507" o:spid="_x0000_s1105" style="position:absolute;left:39116;top:13081;width:0;height:2;visibility:visible;mso-wrap-style:square;v-text-anchor:top" coordsize="7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" path="m58,283c22,247,,198,,143,,88,22,39,58,3v,,,,,c60,,64,,67,3v3,2,3,7,,9c34,46,13,92,13,143v,51,21,97,54,131c70,276,70,281,67,283v-1,1,-3,2,-5,2c61,285,59,284,58,283xe" strokecolor="#474d53">
                    <v:path arrowok="t" o:connecttype="custom" o:connectlocs="24,99;0,50;24,1;24,1;27,1;27,4;5,50;27,96;27,99;25,100;24,99" o:connectangles="0,0,0,0,0,0,0,0,0,0,0"/>
                  </v:shape>
                  <v:shape id="Freeform 508" o:spid="_x0000_s1106" style="position:absolute;left:39117;top:13081;width:1;height:3;visibility:visible;mso-wrap-style:square;v-text-anchor:top" coordsize="91,3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" path="m53,173c53,6,53,6,53,6,53,3,50,,46,,43,,40,3,40,6v,169,,169,,169c,346,,346,,346v13,,13,,13,c40,232,40,232,40,232v,114,,114,,114c53,346,53,346,53,346v,-113,,-113,,-113c78,346,78,346,78,346v13,,13,,13,c53,174,53,174,53,174r,-1xe" strokecolor="#474d53">
                    <v:path arrowok="t" o:connecttype="custom" o:connectlocs="22,62;22,2;19,0;16,2;16,62;0,123;5,123;16,82;16,123;22,123;22,83;32,123;38,123;22,62;22,62" o:connectangles="0,0,0,0,0,0,0,0,0,0,0,0,0,0,0"/>
                  </v:shape>
                </v:group>
                <v:group id="Group 24" o:spid="_x0000_s1107" style="position:absolute;left:26935;top:11985;width:3374;height:3610" coordorigin="26709,11914" coordsize="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454" o:spid="_x0000_s1108" style="position:absolute;left:26711;top:11914;width:0;height:1;visibility:visible;mso-wrap-style:square;v-text-anchor:top" coordsize="36,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" path="m2,120c,117,,113,2,111,15,98,23,80,23,61,23,42,15,24,2,11,,9,,5,2,2,5,,9,,11,2,26,17,36,38,36,61v,23,-10,44,-25,59c10,121,8,122,7,122v-2,,-4,-1,-5,-2xe" filled="f" strokecolor="#969696 [3206]">
                    <v:path arrowok="t" o:connecttype="custom" o:connectlocs="2,86;2,79;17,44;2,8;2,1;8,1;27,44;8,86;5,87;2,86" o:connectangles="0,0,0,0,0,0,0,0,0,0"/>
                  </v:shape>
                  <v:shape id="Freeform 455" o:spid="_x0000_s1109" style="position:absolute;left:26711;top:11914;width:1;height:1;visibility:visible;mso-wrap-style:square;v-text-anchor:top" coordsize="47,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" path="m2,174c,171,,167,2,165,22,145,34,118,34,88,34,58,22,31,2,11,,9,,5,2,2,5,,9,,11,2,33,24,47,55,47,88v,34,-14,64,-35,86c10,175,9,176,7,176v-2,,-3,-1,-5,-2xe" filled="f" strokecolor="#969696 [3206]">
                    <v:path arrowok="t" o:connecttype="custom" o:connectlocs="1,124;1,117;25,63;1,8;1,1;8,1;34,63;9,124;5,125;1,124" o:connectangles="0,0,0,0,0,0,0,0,0,0"/>
                  </v:shape>
                  <v:shape id="Freeform 456" o:spid="_x0000_s1110" style="position:absolute;left:26711;top:11914;width:1;height:2;visibility:visible;mso-wrap-style:square;v-text-anchor:top" coordsize="58,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" path="m2,229c,226,,222,2,220,29,193,45,157,45,116,45,75,29,39,2,12,,10,,6,2,3,5,,9,,12,3,41,32,58,72,58,116v,44,-17,84,-46,113c10,230,9,231,7,231v-2,,-3,-1,-5,-2xe" filled="f" strokecolor="#969696 [3206]">
                    <v:path arrowok="t" o:connecttype="custom" o:connectlocs="1,162;1,155;33,82;1,8;1,2;9,2;42,82;9,162;5,163;1,162" o:connectangles="0,0,0,0,0,0,0,0,0,0"/>
                  </v:shape>
                  <v:shape id="Freeform 457" o:spid="_x0000_s1111" style="position:absolute;left:26712;top:11914;width:0;height:2;visibility:visible;mso-wrap-style:square;v-text-anchor:top" coordsize="7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" path="m3,283c,281,,276,3,274,36,240,57,194,57,143,57,92,36,46,3,12,,10,,5,3,3,5,,9,,12,3,48,39,70,88,70,143v,55,-22,104,-58,140c11,284,9,285,7,285v-1,,-3,-1,-4,-2xe" filled="f" strokecolor="#969696 [3206]">
                    <v:path arrowok="t" o:connecttype="custom" o:connectlocs="2,200;2,193;42,101;2,8;2,2;9,2;52,101;9,200;5,201;2,200" o:connectangles="0,0,0,0,0,0,0,0,0,0"/>
                  </v:shape>
                  <v:oval id="Oval 57" o:spid="_x0000_s1112" style="position:absolute;left:26710;top:11914;width:0;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" filled="f" strokecolor="#969696 [3206]"/>
                  <v:shape id="Freeform 459" o:spid="_x0000_s1113" style="position:absolute;left:26710;top:11914;width:0;height:1;visibility:visible;mso-wrap-style:square;v-text-anchor:top" coordsize="4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" path="m27,c3,,3,,3,v,,,,,c12,2,16,20,16,43,16,66,9,85,,85v27,,27,,27,c35,85,43,66,43,43,43,19,35,,27,e" filled="f" strokecolor="#969696 [3206]">
                    <v:path arrowok="t" o:connecttype="custom" o:connectlocs="21,0;2,0;2,0;12,30;0,60;21,60;33,30;21,0" o:connectangles="0,0,0,0,0,0,0,0"/>
                  </v:shape>
                  <v:oval id="Oval 59" o:spid="_x0000_s1114" style="position:absolute;left:26711;top:11914;width:0;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" filled="f" strokecolor="#969696 [3206]"/>
                  <v:shape id="Freeform 461" o:spid="_x0000_s1115" style="position:absolute;left:26710;top:11914;width:1;height:1;visibility:visible;mso-wrap-style:square;v-text-anchor:top" coordsize="4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" path="m16,c39,,39,,39,v,,,,,c31,2,26,20,26,43v,23,8,42,16,42c16,85,16,85,16,85,7,85,,66,,43,,19,7,,16,e" filled="f" strokecolor="#969696 [3206]">
                    <v:path arrowok="t" o:connecttype="custom" o:connectlocs="11,0;28,0;28,0;19,30;30,60;11,60;0,30;11,0" o:connectangles="0,0,0,0,0,0,0,0"/>
                  </v:shape>
                  <v:shape id="Freeform 462" o:spid="_x0000_s1116" style="position:absolute;left:26709;top:11914;width:1;height:1;visibility:visible;mso-wrap-style:square;v-text-anchor:top" coordsize="36,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" path="m24,120c9,105,,84,,61,,38,9,17,24,2,27,,31,,34,2v2,3,2,7,,9c21,24,13,42,13,61v,19,8,37,21,50c34,111,34,111,34,111v2,2,2,6,,9c32,121,31,122,29,122v-2,,-3,-1,-5,-2xe" filled="f" strokecolor="#969696 [3206]">
                    <v:path arrowok="t" o:connecttype="custom" o:connectlocs="18,86;0,44;18,1;26,1;26,8;10,44;26,79;26,79;26,86;22,87;18,86" o:connectangles="0,0,0,0,0,0,0,0,0,0,0"/>
                  </v:shape>
                  <v:shape id="Freeform 463" o:spid="_x0000_s1117" style="position:absolute;left:26709;top:11914;width:0;height:1;visibility:visible;mso-wrap-style:square;v-text-anchor:top" coordsize="47,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" path="m35,174c13,152,,122,,88,,55,13,24,35,2v,,,,,c38,,42,,44,2v3,3,3,7,,9c25,31,13,58,13,88v,30,12,57,31,77c47,167,47,171,44,174v-1,1,-2,2,-4,2c38,176,37,175,35,174xe" filled="f" strokecolor="#969696 [3206]">
                    <v:path arrowok="t" o:connecttype="custom" o:connectlocs="26,124;0,63;26,1;26,1;33,1;33,8;10,63;33,117;33,124;30,125;26,124" o:connectangles="0,0,0,0,0,0,0,0,0,0,0"/>
                  </v:shape>
                  <v:shape id="Freeform 464" o:spid="_x0000_s1118" style="position:absolute;left:26709;top:11914;width:0;height:2;visibility:visible;mso-wrap-style:square;v-text-anchor:top" coordsize="5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" path="m47,229c18,200,,160,,116,,72,18,32,47,3,50,,54,,56,3v3,3,3,7,,9c30,39,13,75,13,116v,41,17,77,43,104c56,220,56,220,56,220v3,2,3,6,,9c55,230,53,231,52,231v-2,,-4,-1,-5,-2xe" filled="f" strokecolor="#969696 [3206]">
                    <v:path arrowok="t" o:connecttype="custom" o:connectlocs="35,162;0,82;35,2;42,2;42,8;10,82;42,155;42,155;42,162;39,163;35,162" o:connectangles="0,0,0,0,0,0,0,0,0,0,0"/>
                  </v:shape>
                  <v:shape id="Freeform 465" o:spid="_x0000_s1119" style="position:absolute;left:26709;top:11914;width:0;height:2;visibility:visible;mso-wrap-style:square;v-text-anchor:top" coordsize="7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" path="m58,283c22,247,,198,,143,,88,22,39,58,3v,,,,,c60,,64,,67,3v3,2,3,7,,9c34,46,13,92,13,143v,51,21,97,54,131c70,276,70,281,67,283v-1,1,-3,2,-5,2c61,285,59,284,58,283xe" filled="f" strokecolor="#969696 [3206]">
                    <v:path arrowok="t" o:connecttype="custom" o:connectlocs="43,200;0,101;43,2;43,2;50,2;50,8;10,101;50,193;50,200;46,201;43,200" o:connectangles="0,0,0,0,0,0,0,0,0,0,0"/>
                  </v:shape>
                  <v:shape id="Freeform 466" o:spid="_x0000_s1120" style="position:absolute;left:26710;top:11915;width:1;height:2;visibility:visible;mso-wrap-style:square;v-text-anchor:top" coordsize="91,3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" path="m53,173c53,6,53,6,53,6,53,3,50,,46,,43,,40,3,40,6v,169,,169,,169c,346,,346,,346v13,,13,,13,c40,232,40,232,40,232v,114,,114,,114c53,346,53,346,53,346v,-113,,-113,,-113c78,346,78,346,78,346v13,,13,,13,c53,174,53,174,53,174r,-1xe" filled="f" strokecolor="#969696 [3206]">
                    <v:path arrowok="t" o:connecttype="custom" o:connectlocs="40,123;40,4;34,0;30,4;30,124;0,245;10,245;30,164;30,245;40,245;40,165;58,245;68,245;40,123;40,123" o:connectangles="0,0,0,0,0,0,0,0,0,0,0,0,0,0,0"/>
                  </v:shape>
                </v:group>
                <v:group id="Group 25" o:spid="_x0000_s1121" style="position:absolute;left:27907;top:8246;width:3375;height:3609" coordorigin="27673,8197" coordsize="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454" o:spid="_x0000_s1122" style="position:absolute;left:27675;top:8197;width:1;height:1;visibility:visible;mso-wrap-style:square;v-text-anchor:top" coordsize="36,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" path="m2,120c,117,,113,2,111,15,98,23,80,23,61,23,42,15,24,2,11,,9,,5,2,2,5,,9,,11,2,26,17,36,38,36,61v,23,-10,44,-25,59c10,121,8,122,7,122v-2,,-4,-1,-5,-2xe" filled="f" strokecolor="#969696 [3206]">
                    <v:path arrowok="t" o:connecttype="custom" o:connectlocs="2,86;2,79;17,44;2,8;2,1;8,1;27,44;8,86;5,87;2,86" o:connectangles="0,0,0,0,0,0,0,0,0,0"/>
                  </v:shape>
                  <v:shape id="Freeform 455" o:spid="_x0000_s1123" style="position:absolute;left:27676;top:8197;width:0;height:1;visibility:visible;mso-wrap-style:square;v-text-anchor:top" coordsize="47,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" path="m2,174c,171,,167,2,165,22,145,34,118,34,88,34,58,22,31,2,11,,9,,5,2,2,5,,9,,11,2,33,24,47,55,47,88v,34,-14,64,-35,86c10,175,9,176,7,176v-2,,-3,-1,-5,-2xe" filled="f" strokecolor="#969696 [3206]">
                    <v:path arrowok="t" o:connecttype="custom" o:connectlocs="1,124;1,117;25,63;1,8;1,1;8,1;34,63;9,124;5,125;1,124" o:connectangles="0,0,0,0,0,0,0,0,0,0"/>
                  </v:shape>
                  <v:shape id="Freeform 456" o:spid="_x0000_s1124" style="position:absolute;left:27676;top:8197;width:0;height:2;visibility:visible;mso-wrap-style:square;v-text-anchor:top" coordsize="58,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" path="m2,229c,226,,222,2,220,29,193,45,157,45,116,45,75,29,39,2,12,,10,,6,2,3,5,,9,,12,3,41,32,58,72,58,116v,44,-17,84,-46,113c10,230,9,231,7,231v-2,,-3,-1,-5,-2xe" filled="f" strokecolor="#969696 [3206]">
                    <v:path arrowok="t" o:connecttype="custom" o:connectlocs="1,162;1,155;33,82;1,8;1,2;9,2;42,82;9,162;5,163;1,162" o:connectangles="0,0,0,0,0,0,0,0,0,0"/>
                  </v:shape>
                  <v:shape id="Freeform 457" o:spid="_x0000_s1125" style="position:absolute;left:27676;top:8197;width:0;height:2;visibility:visible;mso-wrap-style:square;v-text-anchor:top" coordsize="7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" path="m3,283c,281,,276,3,274,36,240,57,194,57,143,57,92,36,46,3,12,,10,,5,3,3,5,,9,,12,3,48,39,70,88,70,143v,55,-22,104,-58,140c11,284,9,285,7,285v-1,,-3,-1,-4,-2xe" filled="f" strokecolor="#969696 [3206]">
                    <v:path arrowok="t" o:connecttype="custom" o:connectlocs="2,200;2,193;42,101;2,8;2,2;9,2;52,101;9,200;5,201;2,200" o:connectangles="0,0,0,0,0,0,0,0,0,0"/>
                  </v:shape>
                  <v:oval id="Oval 44" o:spid="_x0000_s1126" style="position:absolute;left:27674;top:8197;width:0;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" filled="f" strokecolor="#969696 [3206]"/>
                  <v:shape id="Freeform 459" o:spid="_x0000_s1127" style="position:absolute;left:27674;top:8197;width:1;height:1;visibility:visible;mso-wrap-style:square;v-text-anchor:top" coordsize="4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" path="m27,c3,,3,,3,v,,,,,c12,2,16,20,16,43,16,66,9,85,,85v27,,27,,27,c35,85,43,66,43,43,43,19,35,,27,e" filled="f" strokecolor="#969696 [3206]">
                    <v:path arrowok="t" o:connecttype="custom" o:connectlocs="21,0;2,0;2,0;12,30;0,60;21,60;33,30;21,0" o:connectangles="0,0,0,0,0,0,0,0"/>
                  </v:shape>
                  <v:oval id="Oval 46" o:spid="_x0000_s1128" style="position:absolute;left:27675;top:8197;width:0;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" filled="f" strokecolor="#969696 [3206]"/>
                  <v:shape id="Freeform 461" o:spid="_x0000_s1129" style="position:absolute;left:27675;top:8197;width:0;height:1;visibility:visible;mso-wrap-style:square;v-text-anchor:top" coordsize="4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" path="m16,c39,,39,,39,v,,,,,c31,2,26,20,26,43v,23,8,42,16,42c16,85,16,85,16,85,7,85,,66,,43,,19,7,,16,e" filled="f" strokecolor="#969696 [3206]">
                    <v:path arrowok="t" o:connecttype="custom" o:connectlocs="11,0;28,0;28,0;19,30;30,60;11,60;0,30;11,0" o:connectangles="0,0,0,0,0,0,0,0"/>
                  </v:shape>
                  <v:shape id="Freeform 462" o:spid="_x0000_s1130" style="position:absolute;left:27674;top:8197;width:0;height:1;visibility:visible;mso-wrap-style:square;v-text-anchor:top" coordsize="36,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" path="m24,120c9,105,,84,,61,,38,9,17,24,2,27,,31,,34,2v2,3,2,7,,9c21,24,13,42,13,61v,19,8,37,21,50c34,111,34,111,34,111v2,2,2,6,,9c32,121,31,122,29,122v-2,,-3,-1,-5,-2xe" filled="f" strokecolor="#969696 [3206]">
                    <v:path arrowok="t" o:connecttype="custom" o:connectlocs="18,86;0,44;18,1;26,1;26,8;10,44;26,79;26,79;26,86;22,87;18,86" o:connectangles="0,0,0,0,0,0,0,0,0,0,0"/>
                  </v:shape>
                  <v:shape id="Freeform 463" o:spid="_x0000_s1131" style="position:absolute;left:27673;top:8197;width:1;height:1;visibility:visible;mso-wrap-style:square;v-text-anchor:top" coordsize="47,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" path="m35,174c13,152,,122,,88,,55,13,24,35,2v,,,,,c38,,42,,44,2v3,3,3,7,,9c25,31,13,58,13,88v,30,12,57,31,77c47,167,47,171,44,174v-1,1,-2,2,-4,2c38,176,37,175,35,174xe" filled="f" strokecolor="#969696 [3206]">
                    <v:path arrowok="t" o:connecttype="custom" o:connectlocs="26,124;0,63;26,1;26,1;33,1;33,8;10,63;33,117;33,124;30,125;26,124" o:connectangles="0,0,0,0,0,0,0,0,0,0,0"/>
                  </v:shape>
                  <v:shape id="Freeform 464" o:spid="_x0000_s1132" style="position:absolute;left:27673;top:8197;width:1;height:2;visibility:visible;mso-wrap-style:square;v-text-anchor:top" coordsize="5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" path="m47,229c18,200,,160,,116,,72,18,32,47,3,50,,54,,56,3v3,3,3,7,,9c30,39,13,75,13,116v,41,17,77,43,104c56,220,56,220,56,220v3,2,3,6,,9c55,230,53,231,52,231v-2,,-4,-1,-5,-2xe" filled="f" strokecolor="#969696 [3206]">
                    <v:path arrowok="t" o:connecttype="custom" o:connectlocs="35,162;0,82;35,2;42,2;42,8;10,82;42,155;42,155;42,162;39,163;35,162" o:connectangles="0,0,0,0,0,0,0,0,0,0,0"/>
                  </v:shape>
                  <v:shape id="Freeform 465" o:spid="_x0000_s1133" style="position:absolute;left:27673;top:8197;width:0;height:2;visibility:visible;mso-wrap-style:square;v-text-anchor:top" coordsize="7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" path="m58,283c22,247,,198,,143,,88,22,39,58,3v,,,,,c60,,64,,67,3v3,2,3,7,,9c34,46,13,92,13,143v,51,21,97,54,131c70,276,70,281,67,283v-1,1,-3,2,-5,2c61,285,59,284,58,283xe" filled="f" strokecolor="#969696 [3206]">
                    <v:path arrowok="t" o:connecttype="custom" o:connectlocs="43,200;0,101;43,2;43,2;50,2;50,8;10,101;50,193;50,200;46,201;43,200" o:connectangles="0,0,0,0,0,0,0,0,0,0,0"/>
                  </v:shape>
                  <v:shape id="Freeform 466" o:spid="_x0000_s1134" style="position:absolute;left:27674;top:8198;width:1;height:2;visibility:visible;mso-wrap-style:square;v-text-anchor:top" coordsize="91,3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" path="m53,173c53,6,53,6,53,6,53,3,50,,46,,43,,40,3,40,6v,169,,169,,169c,346,,346,,346v13,,13,,13,c40,232,40,232,40,232v,114,,114,,114c53,346,53,346,53,346v,-113,,-113,,-113c78,346,78,346,78,346v13,,13,,13,c53,174,53,174,53,174r,-1xe" filled="f" strokecolor="#969696 [3206]">
                    <v:path arrowok="t" o:connecttype="custom" o:connectlocs="40,123;40,4;34,0;30,4;30,124;0,245;10,245;30,164;30,245;40,245;40,165;58,245;68,245;40,123;40,123" o:connectangles="0,0,0,0,0,0,0,0,0,0,0,0,0,0,0"/>
                  </v:shape>
                </v:group>
                <v:group id="Group 26" o:spid="_x0000_s1135" style="position:absolute;left:31456;top:12938;width:3374;height:3610" coordorigin="31191,12861" coordsize="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Freeform 454" o:spid="_x0000_s1136" style="position:absolute;left:31194;top:12861;width:0;height:1;visibility:visible;mso-wrap-style:square;v-text-anchor:top" coordsize="36,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" path="m2,120c,117,,113,2,111,15,98,23,80,23,61,23,42,15,24,2,11,,9,,5,2,2,5,,9,,11,2,26,17,36,38,36,61v,23,-10,44,-25,59c10,121,8,122,7,122v-2,,-4,-1,-5,-2xe" filled="f" strokecolor="#969696 [3206]">
                    <v:path arrowok="t" o:connecttype="custom" o:connectlocs="2,86;2,79;17,44;2,8;2,1;8,1;27,44;8,86;5,87;2,86" o:connectangles="0,0,0,0,0,0,0,0,0,0"/>
                  </v:shape>
                  <v:shape id="Freeform 455" o:spid="_x0000_s1137" style="position:absolute;left:31194;top:12861;width:0;height:2;visibility:visible;mso-wrap-style:square;v-text-anchor:top" coordsize="47,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" path="m2,174c,171,,167,2,165,22,145,34,118,34,88,34,58,22,31,2,11,,9,,5,2,2,5,,9,,11,2,33,24,47,55,47,88v,34,-14,64,-35,86c10,175,9,176,7,176v-2,,-3,-1,-5,-2xe" filled="f" strokecolor="#969696 [3206]">
                    <v:path arrowok="t" o:connecttype="custom" o:connectlocs="1,124;1,117;25,63;1,8;1,1;8,1;34,63;9,124;5,125;1,124" o:connectangles="0,0,0,0,0,0,0,0,0,0"/>
                  </v:shape>
                  <v:shape id="Freeform 456" o:spid="_x0000_s1138" style="position:absolute;left:31194;top:12861;width:1;height:2;visibility:visible;mso-wrap-style:square;v-text-anchor:top" coordsize="58,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" path="m2,229c,226,,222,2,220,29,193,45,157,45,116,45,75,29,39,2,12,,10,,6,2,3,5,,9,,12,3,41,32,58,72,58,116v,44,-17,84,-46,113c10,230,9,231,7,231v-2,,-3,-1,-5,-2xe" filled="f" strokecolor="#969696 [3206]">
                    <v:path arrowok="t" o:connecttype="custom" o:connectlocs="1,162;1,155;33,82;1,8;1,2;9,2;42,82;9,162;5,163;1,162" o:connectangles="0,0,0,0,0,0,0,0,0,0"/>
                  </v:shape>
                  <v:shape id="Freeform 457" o:spid="_x0000_s1139" style="position:absolute;left:31194;top:12861;width:1;height:2;visibility:visible;mso-wrap-style:square;v-text-anchor:top" coordsize="7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" path="m3,283c,281,,276,3,274,36,240,57,194,57,143,57,92,36,46,3,12,,10,,5,3,3,5,,9,,12,3,48,39,70,88,70,143v,55,-22,104,-58,140c11,284,9,285,7,285v-1,,-3,-1,-4,-2xe" filled="f" strokecolor="#969696 [3206]">
                    <v:path arrowok="t" o:connecttype="custom" o:connectlocs="2,200;2,193;42,101;2,8;2,2;9,2;52,101;9,200;5,201;2,200" o:connectangles="0,0,0,0,0,0,0,0,0,0"/>
                  </v:shape>
                  <v:oval id="Oval 31" o:spid="_x0000_s1140" style="position:absolute;left:31193;top:12862;width:0;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" filled="f" strokecolor="#969696 [3206]"/>
                  <v:shape id="Freeform 459" o:spid="_x0000_s1141" style="position:absolute;left:31193;top:12862;width:0;height:0;visibility:visible;mso-wrap-style:square;v-text-anchor:top" coordsize="4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" path="m27,c3,,3,,3,v,,,,,c12,2,16,20,16,43,16,66,9,85,,85v27,,27,,27,c35,85,43,66,43,43,43,19,35,,27,e" filled="f" strokecolor="#969696 [3206]">
                    <v:path arrowok="t" o:connecttype="custom" o:connectlocs="21,0;2,0;2,0;12,30;0,60;21,60;33,30;21,0" o:connectangles="0,0,0,0,0,0,0,0"/>
                  </v:shape>
                  <v:oval id="Oval 33" o:spid="_x0000_s1142" style="position:absolute;left:31194;top:12862;width:0;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" filled="f" strokecolor="#969696 [3206]"/>
                  <v:shape id="Freeform 461" o:spid="_x0000_s1143" style="position:absolute;left:31193;top:12862;width:1;height:0;visibility:visible;mso-wrap-style:square;v-text-anchor:top" coordsize="4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" path="m16,c39,,39,,39,v,,,,,c31,2,26,20,26,43v,23,8,42,16,42c16,85,16,85,16,85,7,85,,66,,43,,19,7,,16,e" filled="f" strokecolor="#969696 [3206]">
                    <v:path arrowok="t" o:connecttype="custom" o:connectlocs="11,0;28,0;28,0;19,30;30,60;11,60;0,30;11,0" o:connectangles="0,0,0,0,0,0,0,0"/>
                  </v:shape>
                  <v:shape id="Freeform 462" o:spid="_x0000_s1144" style="position:absolute;left:31192;top:12861;width:0;height:1;visibility:visible;mso-wrap-style:square;v-text-anchor:top" coordsize="36,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" path="m24,120c9,105,,84,,61,,38,9,17,24,2,27,,31,,34,2v2,3,2,7,,9c21,24,13,42,13,61v,19,8,37,21,50c34,111,34,111,34,111v2,2,2,6,,9c32,121,31,122,29,122v-2,,-3,-1,-5,-2xe" filled="f" strokecolor="#969696 [3206]">
                    <v:path arrowok="t" o:connecttype="custom" o:connectlocs="18,86;0,44;18,1;26,1;26,8;10,44;26,79;26,79;26,86;22,87;18,86" o:connectangles="0,0,0,0,0,0,0,0,0,0,0"/>
                  </v:shape>
                  <v:shape id="Freeform 463" o:spid="_x0000_s1145" style="position:absolute;left:31192;top:12861;width:0;height:2;visibility:visible;mso-wrap-style:square;v-text-anchor:top" coordsize="47,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" path="m35,174c13,152,,122,,88,,55,13,24,35,2v,,,,,c38,,42,,44,2v3,3,3,7,,9c25,31,13,58,13,88v,30,12,57,31,77c47,167,47,171,44,174v-1,1,-2,2,-4,2c38,176,37,175,35,174xe" filled="f" strokecolor="#969696 [3206]">
                    <v:path arrowok="t" o:connecttype="custom" o:connectlocs="26,124;0,63;26,1;26,1;33,1;33,8;10,63;33,117;33,124;30,125;26,124" o:connectangles="0,0,0,0,0,0,0,0,0,0,0"/>
                  </v:shape>
                  <v:shape id="Freeform 464" o:spid="_x0000_s1146" style="position:absolute;left:31192;top:12861;width:0;height:2;visibility:visible;mso-wrap-style:square;v-text-anchor:top" coordsize="5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" path="m47,229c18,200,,160,,116,,72,18,32,47,3,50,,54,,56,3v3,3,3,7,,9c30,39,13,75,13,116v,41,17,77,43,104c56,220,56,220,56,220v3,2,3,6,,9c55,230,53,231,52,231v-2,,-4,-1,-5,-2xe" filled="f" strokecolor="#969696 [3206]">
                    <v:path arrowok="t" o:connecttype="custom" o:connectlocs="35,162;0,82;35,2;42,2;42,8;10,82;42,155;42,155;42,162;39,163;35,162" o:connectangles="0,0,0,0,0,0,0,0,0,0,0"/>
                  </v:shape>
                  <v:shape id="Freeform 465" o:spid="_x0000_s1147" style="position:absolute;left:31191;top:12861;width:1;height:2;visibility:visible;mso-wrap-style:square;v-text-anchor:top" coordsize="7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" path="m58,283c22,247,,198,,143,,88,22,39,58,3v,,,,,c60,,64,,67,3v3,2,3,7,,9c34,46,13,92,13,143v,51,21,97,54,131c70,276,70,281,67,283v-1,1,-3,2,-5,2c61,285,59,284,58,283xe" filled="f" strokecolor="#969696 [3206]">
                    <v:path arrowok="t" o:connecttype="custom" o:connectlocs="43,200;0,101;43,2;43,2;50,2;50,8;10,101;50,193;50,200;46,201;43,200" o:connectangles="0,0,0,0,0,0,0,0,0,0,0"/>
                  </v:shape>
                  <v:shape id="Freeform 466" o:spid="_x0000_s1148" style="position:absolute;left:31193;top:12862;width:1;height:2;visibility:visible;mso-wrap-style:square;v-text-anchor:top" coordsize="91,3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" path="m53,173c53,6,53,6,53,6,53,3,50,,46,,43,,40,3,40,6v,169,,169,,169c,346,,346,,346v13,,13,,13,c40,232,40,232,40,232v,114,,114,,114c53,346,53,346,53,346v,-113,,-113,,-113c78,346,78,346,78,346v13,,13,,13,c53,174,53,174,53,174r,-1xe" filled="f" strokecolor="#969696 [3206]">
                    <v:path arrowok="t" o:connecttype="custom" o:connectlocs="40,123;40,4;34,0;30,4;30,124;0,245;10,245;30,164;30,245;40,245;40,165;58,245;68,245;40,123;40,123" o:connectangles="0,0,0,0,0,0,0,0,0,0,0,0,0,0,0"/>
                  </v:shape>
                </v:group>
                <w10:wrap anchorx="margin"/>
              </v:group>
            </w:pict>
          </mc:Fallback>
        </mc:AlternateContent>
      </w:r>
    </w:p>
    <w:p w14:paraId="5413A9EE" w14:textId="2F10BE0C" w:rsidR="00936A08" w:rsidRDefault="00D64AD5" w:rsidP="00936A08">
      <w:pPr>
        <w:rPr>
          <w:lang w:eastAsia="zh-CN"/>
        </w:rPr>
      </w:pPr>
      <w:r>
        <w:rPr>
          <w:noProof/>
        </w:rPr>
        <mc:AlternateContent>
          <mc:Choice Requires="wps">
            <w:drawing>
              <wp:anchor distT="0" distB="0" distL="114300" distR="114300" simplePos="0" relativeHeight="251658241" behindDoc="0" locked="0" layoutInCell="1" allowOverlap="1" wp14:anchorId="40304B8A" wp14:editId="230743E6">
                <wp:simplePos x="0" y="0"/>
                <wp:positionH relativeFrom="column">
                  <wp:posOffset>4738370</wp:posOffset>
                </wp:positionH>
                <wp:positionV relativeFrom="paragraph">
                  <wp:posOffset>222885</wp:posOffset>
                </wp:positionV>
                <wp:extent cx="1735455" cy="526985"/>
                <wp:effectExtent l="0" t="0" r="0" b="0"/>
                <wp:wrapNone/>
                <wp:docPr id="256" name="TextBox 39">
                  <a:extLst xmlns:a="http://schemas.openxmlformats.org/drawingml/2006/main"/>
                </wp:docPr>
                <wp:cNvGraphicFramePr/>
                <a:graphic xmlns:a="http://schemas.openxmlformats.org/drawingml/2006/main">
                  <a:graphicData uri="http://schemas.microsoft.com/office/word/2010/wordprocessingShape">
                    <wps:wsp>
                      <wps:cNvSpPr txBox="1"/>
                      <wps:spPr bwMode="auto">
                        <a:xfrm>
                          <a:off x="0" y="0"/>
                          <a:ext cx="1735455" cy="526985"/>
                        </a:xfrm>
                        <a:prstGeom prst="rect">
                          <a:avLst/>
                        </a:prstGeom>
                        <a:noFill/>
                      </wps:spPr>
                      <wps:txbx>
                        <w:txbxContent>
                          <w:p w14:paraId="15BA3E74" w14:textId="5A37D9F2" w:rsidR="00D64AD5" w:rsidRDefault="00D64AD5" w:rsidP="00D64AD5">
                            <w:pPr>
                              <w:jc w:val="center"/>
                              <w:textAlignment w:val="baseline"/>
                              <w:rPr>
                                <w:sz w:val="24"/>
                                <w:szCs w:val="24"/>
                              </w:rPr>
                            </w:pPr>
                            <w:r>
                              <w:rPr>
                                <w:rFonts w:ascii="Arial" w:eastAsia="ヒラギノ角ゴ Pro W3" w:hAnsi="Arial" w:cs="ヒラギノ角ゴ Pro W3"/>
                                <w:b/>
                                <w:bCs/>
                                <w:color w:val="969696" w:themeColor="accent3"/>
                                <w:kern w:val="24"/>
                                <w:sz w:val="22"/>
                                <w:szCs w:val="22"/>
                                <w:lang w:val="pl-PL"/>
                              </w:rPr>
                              <w:t>Signaling based  MDT Configuration</w:t>
                            </w:r>
                          </w:p>
                        </w:txbxContent>
                      </wps:txbx>
                      <wps:bodyPr>
                        <a:spAutoFit/>
                      </wps:bodyPr>
                    </wps:wsp>
                  </a:graphicData>
                </a:graphic>
              </wp:anchor>
            </w:drawing>
          </mc:Choice>
          <mc:Fallback>
            <w:pict>
              <v:shape w14:anchorId="40304B8A" id="TextBox 39" o:spid="_x0000_s1149" type="#_x0000_t202" style="position:absolute;margin-left:373.1pt;margin-top:17.55pt;width:136.65pt;height:41.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" filled="f" stroked="f">
                <v:textbox style="mso-fit-shape-to-text:t">
                  <w:txbxContent>
                    <w:p w14:paraId="15BA3E74" w14:textId="5A37D9F2" w:rsidR="00D64AD5" w:rsidRDefault="00D64AD5" w:rsidP="00D64AD5">
                      <w:pPr>
                        <w:jc w:val="center"/>
                        <w:textAlignment w:val="baseline"/>
                        <w:rPr>
                          <w:sz w:val="24"/>
                          <w:szCs w:val="24"/>
                        </w:rPr>
                      </w:pPr>
                      <w:r>
                        <w:rPr>
                          <w:rFonts w:ascii="Arial" w:eastAsia="ヒラギノ角ゴ Pro W3" w:hAnsi="Arial" w:cs="ヒラギノ角ゴ Pro W3"/>
                          <w:b/>
                          <w:bCs/>
                          <w:color w:val="969696" w:themeColor="accent3"/>
                          <w:kern w:val="24"/>
                          <w:sz w:val="22"/>
                          <w:szCs w:val="22"/>
                          <w:lang w:val="pl-PL"/>
                        </w:rPr>
                        <w:t>Signaling based  MDT Configuration</w:t>
                      </w:r>
                    </w:p>
                  </w:txbxContent>
                </v:textbox>
              </v:shape>
            </w:pict>
          </mc:Fallback>
        </mc:AlternateContent>
      </w:r>
    </w:p>
    <w:p w14:paraId="0C6A00E9" w14:textId="59B195B1" w:rsidR="00936A08" w:rsidRDefault="00936A08" w:rsidP="00936A08">
      <w:pPr>
        <w:rPr>
          <w:lang w:eastAsia="zh-CN"/>
        </w:rPr>
      </w:pPr>
    </w:p>
    <w:p w14:paraId="0CC87B7C" w14:textId="02360D7B" w:rsidR="00936A08" w:rsidRDefault="00936A08" w:rsidP="00936A08">
      <w:pPr>
        <w:rPr>
          <w:lang w:eastAsia="zh-CN"/>
        </w:rPr>
      </w:pPr>
    </w:p>
    <w:p w14:paraId="6EAFDB75" w14:textId="6B83050D" w:rsidR="00936A08" w:rsidRDefault="00936A08" w:rsidP="00936A08">
      <w:pPr>
        <w:rPr>
          <w:lang w:eastAsia="zh-CN"/>
        </w:rPr>
      </w:pPr>
    </w:p>
    <w:p w14:paraId="1C65A3B5" w14:textId="02462475" w:rsidR="00936A08" w:rsidRDefault="00936A08" w:rsidP="00936A08">
      <w:pPr>
        <w:rPr>
          <w:lang w:eastAsia="zh-CN"/>
        </w:rPr>
      </w:pPr>
    </w:p>
    <w:p w14:paraId="57F15DD7" w14:textId="61A9E9EE" w:rsidR="00936A08" w:rsidRDefault="00936A08" w:rsidP="00936A08">
      <w:pPr>
        <w:rPr>
          <w:lang w:eastAsia="zh-CN"/>
        </w:rPr>
      </w:pPr>
    </w:p>
    <w:p w14:paraId="4E8044B9" w14:textId="29D95150" w:rsidR="00936A08" w:rsidRDefault="00936A08" w:rsidP="00936A08">
      <w:pPr>
        <w:rPr>
          <w:lang w:eastAsia="zh-CN"/>
        </w:rPr>
      </w:pPr>
    </w:p>
    <w:p w14:paraId="11113751" w14:textId="77777777" w:rsidR="00936A08" w:rsidRPr="009730F0" w:rsidDel="00FC4D89" w:rsidRDefault="00936A08" w:rsidP="00936A08">
      <w:pPr>
        <w:rPr>
          <w:lang w:eastAsia="zh-CN"/>
        </w:rPr>
      </w:pPr>
    </w:p>
    <w:p w14:paraId="21D6F031" w14:textId="77777777" w:rsidR="00936A08" w:rsidRDefault="00936A08" w:rsidP="00936A08">
      <w:pPr>
        <w:rPr>
          <w:lang w:eastAsia="zh-CN"/>
        </w:rPr>
      </w:pPr>
    </w:p>
    <w:p w14:paraId="415D6621" w14:textId="77777777" w:rsidR="00936A08" w:rsidRDefault="00936A08" w:rsidP="00936A08">
      <w:pPr>
        <w:rPr>
          <w:lang w:eastAsia="zh-CN"/>
        </w:rPr>
      </w:pPr>
    </w:p>
    <w:p w14:paraId="412B5DD7" w14:textId="77777777" w:rsidR="00C07A47" w:rsidRDefault="00C07A47" w:rsidP="00C07A47">
      <w:pPr>
        <w:jc w:val="center"/>
        <w:rPr>
          <w:lang w:eastAsia="zh-CN"/>
        </w:rPr>
      </w:pPr>
    </w:p>
    <w:p w14:paraId="769EDDB8" w14:textId="64E50630" w:rsidR="00936A08" w:rsidRDefault="00C07A47" w:rsidP="00C07A47">
      <w:pPr>
        <w:jc w:val="center"/>
        <w:rPr>
          <w:lang w:eastAsia="zh-CN"/>
        </w:rPr>
      </w:pPr>
      <w:r>
        <w:rPr>
          <w:lang w:eastAsia="zh-CN"/>
        </w:rPr>
        <w:t>Figure 1: Management and Signalling based MDT in LTE</w:t>
      </w:r>
    </w:p>
    <w:p w14:paraId="4FA42EBB" w14:textId="77777777" w:rsidR="00C07A47" w:rsidRDefault="00C07A47" w:rsidP="00C07A47">
      <w:pPr>
        <w:pStyle w:val="Heading3"/>
      </w:pPr>
    </w:p>
    <w:p w14:paraId="7095C0FF" w14:textId="33C2B4F0" w:rsidR="00C07A47" w:rsidRPr="009730F0" w:rsidRDefault="00C07A47" w:rsidP="00C07A47">
      <w:pPr>
        <w:pStyle w:val="Heading3"/>
      </w:pPr>
      <w:r>
        <w:t>2</w:t>
      </w:r>
      <w:r w:rsidRPr="009730F0">
        <w:t>.</w:t>
      </w:r>
      <w:r>
        <w:t>2</w:t>
      </w:r>
      <w:r w:rsidRPr="009730F0">
        <w:tab/>
        <w:t>MDT Initiation</w:t>
      </w:r>
    </w:p>
    <w:p w14:paraId="25ECCF79" w14:textId="3385A100" w:rsidR="00D64AD5" w:rsidRPr="0030302C" w:rsidRDefault="00D64AD5" w:rsidP="0030302C">
      <w:pPr>
        <w:jc w:val="both"/>
      </w:pPr>
      <w:r w:rsidRPr="008A2978">
        <w:t>The email discussion [107</w:t>
      </w:r>
      <w:r>
        <w:t>bis</w:t>
      </w:r>
      <w:r w:rsidRPr="008A2978">
        <w:t>#</w:t>
      </w:r>
      <w:r>
        <w:t>84</w:t>
      </w:r>
      <w:r w:rsidRPr="008A2978">
        <w:t xml:space="preserve">][NR/MDT] </w:t>
      </w:r>
      <w:r w:rsidRPr="0030302C">
        <w:t xml:space="preserve"> discussed MDT configuration in DC scenarios and noted the fact that since the OAM can be separate for MN and SN in logged MDT, the MDT configuration should be separate as well. </w:t>
      </w:r>
    </w:p>
    <w:p w14:paraId="54ED70C5" w14:textId="4C1731E8" w:rsidR="00D64AD5" w:rsidRPr="0030302C" w:rsidRDefault="00D64AD5" w:rsidP="0030302C">
      <w:pPr>
        <w:jc w:val="both"/>
      </w:pPr>
      <w:r w:rsidRPr="0030302C">
        <w:t>For Signal</w:t>
      </w:r>
      <w:r w:rsidR="00A54F8B">
        <w:t>l</w:t>
      </w:r>
      <w:r w:rsidRPr="0030302C">
        <w:t xml:space="preserve">ing based MDT and Management based MDT there are different options available for realisation and control </w:t>
      </w:r>
      <w:r w:rsidR="0030302C" w:rsidRPr="0030302C">
        <w:t xml:space="preserve">rules </w:t>
      </w:r>
      <w:r w:rsidRPr="0030302C">
        <w:t>from Network Management</w:t>
      </w:r>
      <w:r w:rsidR="0030302C" w:rsidRPr="0030302C">
        <w:t xml:space="preserve">, but </w:t>
      </w:r>
      <w:r w:rsidR="00C61BD9">
        <w:t xml:space="preserve">the key point is that </w:t>
      </w:r>
      <w:r w:rsidR="0030302C" w:rsidRPr="0030302C">
        <w:t xml:space="preserve">MDT support for DC in RAN will </w:t>
      </w:r>
      <w:r w:rsidRPr="0030302C">
        <w:t>allow direct configurations to the by a Secondary Node.</w:t>
      </w:r>
      <w:r w:rsidR="00C61BD9">
        <w:t xml:space="preserve"> Secondary Node can be connected to NR OAM and eventually</w:t>
      </w:r>
      <w:r w:rsidRPr="0030302C">
        <w:t xml:space="preserve"> </w:t>
      </w:r>
      <w:r w:rsidR="00C61BD9">
        <w:t>may received one configuration from MN (from LTE OAM) the other from its native NR OAM.</w:t>
      </w:r>
      <w:r w:rsidRPr="0030302C">
        <w:t xml:space="preserve"> If exactly the same method </w:t>
      </w:r>
      <w:r w:rsidR="0030302C" w:rsidRPr="0030302C">
        <w:t>i</w:t>
      </w:r>
      <w:r w:rsidRPr="0030302C">
        <w:t xml:space="preserve">s applied </w:t>
      </w:r>
      <w:r w:rsidR="0030302C" w:rsidRPr="0030302C">
        <w:t>as in LTE,</w:t>
      </w:r>
      <w:r w:rsidRPr="0030302C">
        <w:t xml:space="preserve"> the </w:t>
      </w:r>
      <w:r w:rsidR="0030302C" w:rsidRPr="0030302C">
        <w:t>SN</w:t>
      </w:r>
      <w:r w:rsidRPr="0030302C">
        <w:t xml:space="preserve"> node would overwrite previous message to the UE given by MN</w:t>
      </w:r>
      <w:r w:rsidR="00C61BD9">
        <w:t xml:space="preserve"> (from the other OAM). </w:t>
      </w:r>
      <w:r w:rsidR="0030302C" w:rsidRPr="0030302C">
        <w:t xml:space="preserve"> The </w:t>
      </w:r>
      <w:r w:rsidRPr="0030302C">
        <w:t>replacement hasn’t been considered as a problem in legacy MDT, as MDT configuration was one RAT-specific only. With EN-DC deployment, the configuration coming from MN and SN represent two different RATs and the replacement would imply ignoring the OAM trigger to collect data from another technology (4G vs 5G or vice versa).</w:t>
      </w:r>
    </w:p>
    <w:p w14:paraId="340C21B0" w14:textId="16F70685" w:rsidR="00D64AD5" w:rsidRPr="0030302C" w:rsidRDefault="0030302C" w:rsidP="0030302C">
      <w:pPr>
        <w:jc w:val="both"/>
      </w:pPr>
      <w:r w:rsidRPr="0030302C">
        <w:t xml:space="preserve">For DC, the potential conflict seems more important in case </w:t>
      </w:r>
      <w:r w:rsidR="00D64AD5" w:rsidRPr="0030302C">
        <w:t>MDT configuration</w:t>
      </w:r>
      <w:r w:rsidRPr="0030302C">
        <w:t xml:space="preserve">s come </w:t>
      </w:r>
      <w:r w:rsidR="00D64AD5" w:rsidRPr="0030302C">
        <w:t xml:space="preserve">from either Management-based or Signalling-based Tracing. In case RAN node receives Management-based trigger, it does not matter which UE will be selected for data collection, but Signalling based MDT is triggered towards one particular UE. If a UE has been selected for Signalling based Tracing it means the operator had a reason (e.g. customer complaints/care) to trace the device performance. The UE is MDT capable and if because its capability to collect data is by coincidence selected by the other node (and RAT) to take part in Management based MDT, the operator loses the UE data. </w:t>
      </w:r>
    </w:p>
    <w:p w14:paraId="49FBF2B7" w14:textId="30E27490" w:rsidR="00936A08" w:rsidRDefault="00C61BD9" w:rsidP="00936A08">
      <w:pPr>
        <w:rPr>
          <w:lang w:eastAsia="zh-CN"/>
        </w:rPr>
      </w:pPr>
      <w:r>
        <w:rPr>
          <w:lang w:eastAsia="zh-CN"/>
        </w:rPr>
        <w:t xml:space="preserve">Therefore, we believe it is important to </w:t>
      </w:r>
      <w:r w:rsidRPr="00C61BD9">
        <w:rPr>
          <w:lang w:eastAsia="zh-CN"/>
        </w:rPr>
        <w:t>have</w:t>
      </w:r>
      <w:r w:rsidRPr="00C61BD9">
        <w:rPr>
          <w:rFonts w:cs="Arial"/>
        </w:rPr>
        <w:t xml:space="preserve"> procedures that prioritise Signa</w:t>
      </w:r>
      <w:r w:rsidR="00A54F8B">
        <w:rPr>
          <w:rFonts w:cs="Arial"/>
        </w:rPr>
        <w:t>l</w:t>
      </w:r>
      <w:r w:rsidRPr="00C61BD9">
        <w:rPr>
          <w:rFonts w:cs="Arial"/>
        </w:rPr>
        <w:t>ling based MDT over Management based MDT and ensure the latter does not replace the configuration that has been specifically dedicated to the UE</w:t>
      </w:r>
      <w:r>
        <w:rPr>
          <w:rFonts w:cs="Arial"/>
        </w:rPr>
        <w:t>:</w:t>
      </w:r>
    </w:p>
    <w:p w14:paraId="5A1D90E7" w14:textId="313B767F" w:rsidR="00936A08" w:rsidRPr="0030302C" w:rsidRDefault="0030302C" w:rsidP="00936A08">
      <w:pPr>
        <w:rPr>
          <w:b/>
          <w:lang w:eastAsia="zh-CN"/>
        </w:rPr>
      </w:pPr>
      <w:r w:rsidRPr="0030302C">
        <w:rPr>
          <w:b/>
          <w:lang w:eastAsia="zh-CN"/>
        </w:rPr>
        <w:t xml:space="preserve">Proposal 1: </w:t>
      </w:r>
      <w:r w:rsidR="00936A08" w:rsidRPr="0030302C">
        <w:rPr>
          <w:b/>
          <w:lang w:eastAsia="zh-CN"/>
        </w:rPr>
        <w:t xml:space="preserve">For </w:t>
      </w:r>
      <w:r w:rsidRPr="0030302C">
        <w:rPr>
          <w:b/>
          <w:lang w:eastAsia="zh-CN"/>
        </w:rPr>
        <w:t>Management</w:t>
      </w:r>
      <w:r w:rsidR="00936A08" w:rsidRPr="0030302C">
        <w:rPr>
          <w:b/>
          <w:lang w:eastAsia="zh-CN"/>
        </w:rPr>
        <w:t xml:space="preserve"> </w:t>
      </w:r>
      <w:r w:rsidRPr="0030302C">
        <w:rPr>
          <w:b/>
          <w:lang w:eastAsia="zh-CN"/>
        </w:rPr>
        <w:t>B</w:t>
      </w:r>
      <w:r w:rsidR="00936A08" w:rsidRPr="0030302C">
        <w:rPr>
          <w:b/>
          <w:lang w:eastAsia="zh-CN"/>
        </w:rPr>
        <w:t xml:space="preserve">ased MDT, the </w:t>
      </w:r>
      <w:r w:rsidRPr="0030302C">
        <w:rPr>
          <w:b/>
          <w:lang w:eastAsia="zh-CN"/>
        </w:rPr>
        <w:t>RAN node</w:t>
      </w:r>
      <w:r w:rsidR="00936A08" w:rsidRPr="0030302C">
        <w:rPr>
          <w:b/>
          <w:lang w:eastAsia="zh-CN"/>
        </w:rPr>
        <w:t xml:space="preserve"> shall not initiate MDT towards a particular user </w:t>
      </w:r>
      <w:r w:rsidRPr="0030302C">
        <w:rPr>
          <w:b/>
          <w:lang w:eastAsia="zh-CN"/>
        </w:rPr>
        <w:t>if it is involved in Signal</w:t>
      </w:r>
      <w:r w:rsidR="00C61BD9">
        <w:rPr>
          <w:b/>
          <w:lang w:eastAsia="zh-CN"/>
        </w:rPr>
        <w:t>l</w:t>
      </w:r>
      <w:r w:rsidRPr="0030302C">
        <w:rPr>
          <w:b/>
          <w:lang w:eastAsia="zh-CN"/>
        </w:rPr>
        <w:t>ing based MDT</w:t>
      </w:r>
      <w:r w:rsidR="00936A08" w:rsidRPr="0030302C">
        <w:rPr>
          <w:b/>
          <w:lang w:eastAsia="zh-CN"/>
        </w:rPr>
        <w:t>.</w:t>
      </w:r>
    </w:p>
    <w:p w14:paraId="3B4CD625" w14:textId="0C6604D5" w:rsidR="00936A08" w:rsidRPr="009730F0" w:rsidRDefault="0030302C" w:rsidP="00936A08">
      <w:pPr>
        <w:rPr>
          <w:lang w:eastAsia="zh-CN"/>
        </w:rPr>
      </w:pPr>
      <w:r>
        <w:rPr>
          <w:lang w:eastAsia="zh-CN"/>
        </w:rPr>
        <w:t>Since on RRC level MDT operation is transparent in context of Management or Signal</w:t>
      </w:r>
      <w:r w:rsidR="00A54F8B">
        <w:rPr>
          <w:lang w:eastAsia="zh-CN"/>
        </w:rPr>
        <w:t>li</w:t>
      </w:r>
      <w:r>
        <w:rPr>
          <w:lang w:eastAsia="zh-CN"/>
        </w:rPr>
        <w:t>ng based MDT, the requirement should be supported in RAN3.</w:t>
      </w:r>
    </w:p>
    <w:p w14:paraId="5D796EF2" w14:textId="66BFCEDF" w:rsidR="00C26954" w:rsidRDefault="005C2054" w:rsidP="005C2054">
      <w:pPr>
        <w:jc w:val="both"/>
        <w:rPr>
          <w:b/>
          <w:lang w:val="en-US"/>
        </w:rPr>
      </w:pPr>
      <w:r w:rsidRPr="005E74A2">
        <w:rPr>
          <w:b/>
          <w:lang w:val="en-US"/>
        </w:rPr>
        <w:t xml:space="preserve">Proposal </w:t>
      </w:r>
      <w:r w:rsidR="0030302C">
        <w:rPr>
          <w:b/>
          <w:lang w:val="en-US"/>
        </w:rPr>
        <w:t>2</w:t>
      </w:r>
      <w:r w:rsidRPr="005E74A2">
        <w:rPr>
          <w:b/>
          <w:lang w:val="en-US"/>
        </w:rPr>
        <w:t xml:space="preserve">: </w:t>
      </w:r>
      <w:r w:rsidR="0030302C">
        <w:rPr>
          <w:b/>
          <w:lang w:val="en-US"/>
        </w:rPr>
        <w:t>Send an LS to RAN3 and SA5 for introducing the restriction.</w:t>
      </w:r>
    </w:p>
    <w:p w14:paraId="5FF2457F" w14:textId="632655AD" w:rsidR="00A209D6" w:rsidRPr="00F10A41" w:rsidRDefault="00832AF6" w:rsidP="00A209D6">
      <w:pPr>
        <w:pStyle w:val="Heading1"/>
      </w:pPr>
      <w:r>
        <w:t>3</w:t>
      </w:r>
      <w:r w:rsidR="00A209D6" w:rsidRPr="00F10A41">
        <w:tab/>
      </w:r>
      <w:r w:rsidR="008C3057" w:rsidRPr="00F10A41">
        <w:t>Conclusion</w:t>
      </w:r>
    </w:p>
    <w:bookmarkEnd w:id="0"/>
    <w:p w14:paraId="43FBF67B" w14:textId="07C8C991" w:rsidR="00C07A47" w:rsidRPr="00C07A47" w:rsidRDefault="00C07A47" w:rsidP="00C07A47">
      <w:pPr>
        <w:rPr>
          <w:b/>
          <w:lang w:eastAsia="zh-CN"/>
        </w:rPr>
      </w:pPr>
      <w:r w:rsidRPr="00C07A47">
        <w:rPr>
          <w:b/>
          <w:lang w:eastAsia="zh-CN"/>
        </w:rPr>
        <w:t>O</w:t>
      </w:r>
      <w:r>
        <w:rPr>
          <w:b/>
          <w:lang w:eastAsia="zh-CN"/>
        </w:rPr>
        <w:t>b</w:t>
      </w:r>
      <w:r w:rsidRPr="00C07A47">
        <w:rPr>
          <w:b/>
          <w:lang w:eastAsia="zh-CN"/>
        </w:rPr>
        <w:t xml:space="preserve">servation: </w:t>
      </w:r>
      <w:r w:rsidRPr="00C61BD9">
        <w:rPr>
          <w:lang w:eastAsia="zh-CN"/>
        </w:rPr>
        <w:t>Signalling based MDT targets one particular UE.</w:t>
      </w:r>
    </w:p>
    <w:p w14:paraId="5FD4B498" w14:textId="15923B44" w:rsidR="00C07A47" w:rsidRPr="0030302C" w:rsidRDefault="00C07A47" w:rsidP="00C07A47">
      <w:pPr>
        <w:rPr>
          <w:b/>
          <w:lang w:eastAsia="zh-CN"/>
        </w:rPr>
      </w:pPr>
      <w:r w:rsidRPr="0030302C">
        <w:rPr>
          <w:b/>
          <w:lang w:eastAsia="zh-CN"/>
        </w:rPr>
        <w:lastRenderedPageBreak/>
        <w:t xml:space="preserve">Proposal 1: </w:t>
      </w:r>
      <w:r w:rsidRPr="00C61BD9">
        <w:rPr>
          <w:lang w:eastAsia="zh-CN"/>
        </w:rPr>
        <w:t>For Management Based MDT, the RAN node shall not initiate MDT towards a particular user if it is involved in Signa</w:t>
      </w:r>
      <w:r w:rsidR="00C61BD9" w:rsidRPr="00C61BD9">
        <w:rPr>
          <w:lang w:eastAsia="zh-CN"/>
        </w:rPr>
        <w:t>l</w:t>
      </w:r>
      <w:r w:rsidRPr="00C61BD9">
        <w:rPr>
          <w:lang w:eastAsia="zh-CN"/>
        </w:rPr>
        <w:t>ling based MDT</w:t>
      </w:r>
      <w:r w:rsidR="00C61BD9" w:rsidRPr="00C61BD9">
        <w:rPr>
          <w:lang w:eastAsia="zh-CN"/>
        </w:rPr>
        <w:t>.</w:t>
      </w:r>
    </w:p>
    <w:p w14:paraId="55920DB0" w14:textId="77777777" w:rsidR="00C07A47" w:rsidRDefault="00C07A47" w:rsidP="00C07A47">
      <w:pPr>
        <w:jc w:val="both"/>
        <w:rPr>
          <w:b/>
          <w:lang w:val="en-US"/>
        </w:rPr>
      </w:pPr>
      <w:r w:rsidRPr="005E74A2">
        <w:rPr>
          <w:b/>
          <w:lang w:val="en-US"/>
        </w:rPr>
        <w:t xml:space="preserve">Proposal </w:t>
      </w:r>
      <w:r>
        <w:rPr>
          <w:b/>
          <w:lang w:val="en-US"/>
        </w:rPr>
        <w:t>2</w:t>
      </w:r>
      <w:r w:rsidRPr="005E74A2">
        <w:rPr>
          <w:b/>
          <w:lang w:val="en-US"/>
        </w:rPr>
        <w:t xml:space="preserve">: </w:t>
      </w:r>
      <w:r w:rsidRPr="00C61BD9">
        <w:rPr>
          <w:lang w:val="en-US"/>
        </w:rPr>
        <w:t>Send an LS to RAN3 and SA5 for introducing the restriction.</w:t>
      </w:r>
    </w:p>
    <w:p w14:paraId="35F222F4" w14:textId="77777777" w:rsidR="00080512" w:rsidRPr="001A3513" w:rsidRDefault="00080512" w:rsidP="00C07A47">
      <w:pPr>
        <w:jc w:val="both"/>
        <w:rPr>
          <w:lang w:val="en-US"/>
        </w:rPr>
      </w:pPr>
      <w:bookmarkStart w:id="2" w:name="_GoBack"/>
      <w:bookmarkEnd w:id="2"/>
    </w:p>
    <w:sectPr w:rsidR="00080512" w:rsidRPr="001A3513" w:rsidSect="005062AE">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9799C" w14:textId="77777777" w:rsidR="00CF486A" w:rsidRDefault="00CF486A">
      <w:r>
        <w:separator/>
      </w:r>
    </w:p>
  </w:endnote>
  <w:endnote w:type="continuationSeparator" w:id="0">
    <w:p w14:paraId="3C2DECEA" w14:textId="77777777" w:rsidR="00CF486A" w:rsidRDefault="00CF486A">
      <w:r>
        <w:continuationSeparator/>
      </w:r>
    </w:p>
  </w:endnote>
  <w:endnote w:type="continuationNotice" w:id="1">
    <w:p w14:paraId="533FA8A4" w14:textId="77777777" w:rsidR="00CF486A" w:rsidRDefault="00CF48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Nokia Sans">
    <w:altName w:val="Tahoma"/>
    <w:charset w:val="00"/>
    <w:family w:val="swiss"/>
    <w:pitch w:val="variable"/>
    <w:sig w:usb0="00000001"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ヒラギノ角ゴ Pro W3">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97153" w14:textId="77777777" w:rsidR="00CF486A" w:rsidRDefault="00CF486A">
      <w:r>
        <w:separator/>
      </w:r>
    </w:p>
  </w:footnote>
  <w:footnote w:type="continuationSeparator" w:id="0">
    <w:p w14:paraId="1AA95A0E" w14:textId="77777777" w:rsidR="00CF486A" w:rsidRDefault="00CF486A">
      <w:r>
        <w:continuationSeparator/>
      </w:r>
    </w:p>
  </w:footnote>
  <w:footnote w:type="continuationNotice" w:id="1">
    <w:p w14:paraId="412829F9" w14:textId="77777777" w:rsidR="00CF486A" w:rsidRDefault="00CF48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55B43"/>
    <w:multiLevelType w:val="hybridMultilevel"/>
    <w:tmpl w:val="8B3C00BE"/>
    <w:lvl w:ilvl="0" w:tplc="1B70195E">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680F1D"/>
    <w:multiLevelType w:val="hybridMultilevel"/>
    <w:tmpl w:val="322065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0F7E62"/>
    <w:multiLevelType w:val="hybridMultilevel"/>
    <w:tmpl w:val="F25EA0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55C41"/>
    <w:multiLevelType w:val="hybridMultilevel"/>
    <w:tmpl w:val="2850E7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786F00"/>
    <w:multiLevelType w:val="hybridMultilevel"/>
    <w:tmpl w:val="6EBC8198"/>
    <w:lvl w:ilvl="0" w:tplc="2E68B94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77201B"/>
    <w:multiLevelType w:val="hybridMultilevel"/>
    <w:tmpl w:val="D424E3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7AA5336"/>
    <w:multiLevelType w:val="hybridMultilevel"/>
    <w:tmpl w:val="FBE2A98A"/>
    <w:lvl w:ilvl="0" w:tplc="B04CE9F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015417C"/>
    <w:multiLevelType w:val="hybridMultilevel"/>
    <w:tmpl w:val="CB7ABB30"/>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8D50BBD"/>
    <w:multiLevelType w:val="hybridMultilevel"/>
    <w:tmpl w:val="2B14E9CC"/>
    <w:lvl w:ilvl="0" w:tplc="471EAA26">
      <w:start w:val="8"/>
      <w:numFmt w:val="bullet"/>
      <w:lvlText w:val="-"/>
      <w:lvlJc w:val="left"/>
      <w:pPr>
        <w:ind w:left="720" w:hanging="360"/>
      </w:pPr>
      <w:rPr>
        <w:rFonts w:ascii="Times New Roman" w:eastAsia="MS Mincho" w:hAnsi="Times New Roman" w:cs="Times New Roman"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DE31F5"/>
    <w:multiLevelType w:val="hybridMultilevel"/>
    <w:tmpl w:val="45E00E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8"/>
  </w:num>
  <w:num w:numId="6">
    <w:abstractNumId w:val="11"/>
  </w:num>
  <w:num w:numId="7">
    <w:abstractNumId w:val="12"/>
  </w:num>
  <w:num w:numId="8">
    <w:abstractNumId w:val="10"/>
  </w:num>
  <w:num w:numId="9">
    <w:abstractNumId w:val="5"/>
  </w:num>
  <w:num w:numId="10">
    <w:abstractNumId w:val="15"/>
  </w:num>
  <w:num w:numId="11">
    <w:abstractNumId w:val="4"/>
  </w:num>
  <w:num w:numId="12">
    <w:abstractNumId w:val="16"/>
  </w:num>
  <w:num w:numId="13">
    <w:abstractNumId w:val="3"/>
  </w:num>
  <w:num w:numId="14">
    <w:abstractNumId w:val="14"/>
  </w:num>
  <w:num w:numId="15">
    <w:abstractNumId w:val="6"/>
  </w:num>
  <w:num w:numId="16">
    <w:abstractNumId w:val="1"/>
  </w:num>
  <w:num w:numId="17">
    <w:abstractNumId w:val="7"/>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5F"/>
    <w:rsid w:val="00002B09"/>
    <w:rsid w:val="0001596D"/>
    <w:rsid w:val="00016557"/>
    <w:rsid w:val="00016E5C"/>
    <w:rsid w:val="00023C40"/>
    <w:rsid w:val="00024AEB"/>
    <w:rsid w:val="00026410"/>
    <w:rsid w:val="00033397"/>
    <w:rsid w:val="000334D7"/>
    <w:rsid w:val="0003369F"/>
    <w:rsid w:val="000349B3"/>
    <w:rsid w:val="00040095"/>
    <w:rsid w:val="00042D5C"/>
    <w:rsid w:val="000445D8"/>
    <w:rsid w:val="00047B0E"/>
    <w:rsid w:val="0005719E"/>
    <w:rsid w:val="00062B6F"/>
    <w:rsid w:val="00073C9C"/>
    <w:rsid w:val="00074765"/>
    <w:rsid w:val="00077189"/>
    <w:rsid w:val="00080512"/>
    <w:rsid w:val="00080CC2"/>
    <w:rsid w:val="00082EA1"/>
    <w:rsid w:val="00090468"/>
    <w:rsid w:val="00094568"/>
    <w:rsid w:val="000A1573"/>
    <w:rsid w:val="000A3B27"/>
    <w:rsid w:val="000A5911"/>
    <w:rsid w:val="000B1BE5"/>
    <w:rsid w:val="000B204C"/>
    <w:rsid w:val="000B5A6B"/>
    <w:rsid w:val="000B7BCF"/>
    <w:rsid w:val="000B7DE7"/>
    <w:rsid w:val="000C522B"/>
    <w:rsid w:val="000D2A51"/>
    <w:rsid w:val="000D3839"/>
    <w:rsid w:val="000D58AB"/>
    <w:rsid w:val="000D5E76"/>
    <w:rsid w:val="000D6A8D"/>
    <w:rsid w:val="000E4EC8"/>
    <w:rsid w:val="000F0F87"/>
    <w:rsid w:val="00102FF8"/>
    <w:rsid w:val="00111CE2"/>
    <w:rsid w:val="00112C63"/>
    <w:rsid w:val="00112F1A"/>
    <w:rsid w:val="00114287"/>
    <w:rsid w:val="001153E7"/>
    <w:rsid w:val="00117FD0"/>
    <w:rsid w:val="001221FB"/>
    <w:rsid w:val="00122DEB"/>
    <w:rsid w:val="00126121"/>
    <w:rsid w:val="00130C38"/>
    <w:rsid w:val="00131E67"/>
    <w:rsid w:val="001334AC"/>
    <w:rsid w:val="00135315"/>
    <w:rsid w:val="00142138"/>
    <w:rsid w:val="00144BE5"/>
    <w:rsid w:val="00145075"/>
    <w:rsid w:val="00150B55"/>
    <w:rsid w:val="00155626"/>
    <w:rsid w:val="001741A0"/>
    <w:rsid w:val="00175FA0"/>
    <w:rsid w:val="001828DA"/>
    <w:rsid w:val="001862D0"/>
    <w:rsid w:val="00190962"/>
    <w:rsid w:val="00194CD0"/>
    <w:rsid w:val="001A23B0"/>
    <w:rsid w:val="001A3513"/>
    <w:rsid w:val="001A39B8"/>
    <w:rsid w:val="001B49C9"/>
    <w:rsid w:val="001B71A8"/>
    <w:rsid w:val="001C1E41"/>
    <w:rsid w:val="001C23F4"/>
    <w:rsid w:val="001C302B"/>
    <w:rsid w:val="001C4F79"/>
    <w:rsid w:val="001C6386"/>
    <w:rsid w:val="001D0016"/>
    <w:rsid w:val="001D60AF"/>
    <w:rsid w:val="001E21E6"/>
    <w:rsid w:val="001E53F0"/>
    <w:rsid w:val="001E63C5"/>
    <w:rsid w:val="001F168B"/>
    <w:rsid w:val="001F6700"/>
    <w:rsid w:val="001F71E5"/>
    <w:rsid w:val="001F7831"/>
    <w:rsid w:val="00204045"/>
    <w:rsid w:val="0020712B"/>
    <w:rsid w:val="002105F5"/>
    <w:rsid w:val="00210B6F"/>
    <w:rsid w:val="00210E0B"/>
    <w:rsid w:val="00216DB1"/>
    <w:rsid w:val="00221182"/>
    <w:rsid w:val="00221C54"/>
    <w:rsid w:val="002238D3"/>
    <w:rsid w:val="002254C0"/>
    <w:rsid w:val="0022606D"/>
    <w:rsid w:val="00231728"/>
    <w:rsid w:val="0023390E"/>
    <w:rsid w:val="00234D36"/>
    <w:rsid w:val="00236091"/>
    <w:rsid w:val="00236B78"/>
    <w:rsid w:val="00242A2D"/>
    <w:rsid w:val="00243F5A"/>
    <w:rsid w:val="00246F98"/>
    <w:rsid w:val="00250404"/>
    <w:rsid w:val="00252BCD"/>
    <w:rsid w:val="0025414B"/>
    <w:rsid w:val="00254F00"/>
    <w:rsid w:val="002579C9"/>
    <w:rsid w:val="002610D8"/>
    <w:rsid w:val="00261FF0"/>
    <w:rsid w:val="00271950"/>
    <w:rsid w:val="002747EC"/>
    <w:rsid w:val="0027543B"/>
    <w:rsid w:val="002762B9"/>
    <w:rsid w:val="002855BF"/>
    <w:rsid w:val="002A44AD"/>
    <w:rsid w:val="002B5969"/>
    <w:rsid w:val="002B6569"/>
    <w:rsid w:val="002C09DE"/>
    <w:rsid w:val="002C27AA"/>
    <w:rsid w:val="002D1CD9"/>
    <w:rsid w:val="002E2977"/>
    <w:rsid w:val="002E3CCA"/>
    <w:rsid w:val="002E4776"/>
    <w:rsid w:val="002E7A23"/>
    <w:rsid w:val="002F0D22"/>
    <w:rsid w:val="002F2AEA"/>
    <w:rsid w:val="002F6C74"/>
    <w:rsid w:val="00301005"/>
    <w:rsid w:val="0030302C"/>
    <w:rsid w:val="00303F79"/>
    <w:rsid w:val="003055E7"/>
    <w:rsid w:val="003074F8"/>
    <w:rsid w:val="00307705"/>
    <w:rsid w:val="003100EC"/>
    <w:rsid w:val="003172DC"/>
    <w:rsid w:val="00324094"/>
    <w:rsid w:val="00325AE3"/>
    <w:rsid w:val="00326069"/>
    <w:rsid w:val="00330713"/>
    <w:rsid w:val="00331689"/>
    <w:rsid w:val="0033189D"/>
    <w:rsid w:val="0034048F"/>
    <w:rsid w:val="0034472C"/>
    <w:rsid w:val="00347BFB"/>
    <w:rsid w:val="00347F47"/>
    <w:rsid w:val="0035356F"/>
    <w:rsid w:val="0035462D"/>
    <w:rsid w:val="0035591A"/>
    <w:rsid w:val="00356669"/>
    <w:rsid w:val="003623E4"/>
    <w:rsid w:val="00362696"/>
    <w:rsid w:val="00364B41"/>
    <w:rsid w:val="00365A69"/>
    <w:rsid w:val="0037576D"/>
    <w:rsid w:val="0037616C"/>
    <w:rsid w:val="00376E7F"/>
    <w:rsid w:val="00377339"/>
    <w:rsid w:val="00383096"/>
    <w:rsid w:val="003A3663"/>
    <w:rsid w:val="003A41EF"/>
    <w:rsid w:val="003A550C"/>
    <w:rsid w:val="003B0333"/>
    <w:rsid w:val="003B16D3"/>
    <w:rsid w:val="003B40AD"/>
    <w:rsid w:val="003B41E3"/>
    <w:rsid w:val="003C1BC0"/>
    <w:rsid w:val="003C38B8"/>
    <w:rsid w:val="003C421D"/>
    <w:rsid w:val="003C4E37"/>
    <w:rsid w:val="003D3333"/>
    <w:rsid w:val="003E16BE"/>
    <w:rsid w:val="003E65B3"/>
    <w:rsid w:val="003F055E"/>
    <w:rsid w:val="003F4E28"/>
    <w:rsid w:val="00400292"/>
    <w:rsid w:val="004006E8"/>
    <w:rsid w:val="00400F24"/>
    <w:rsid w:val="00401855"/>
    <w:rsid w:val="00403BFD"/>
    <w:rsid w:val="00403C82"/>
    <w:rsid w:val="004116A0"/>
    <w:rsid w:val="004146F8"/>
    <w:rsid w:val="00415689"/>
    <w:rsid w:val="00423A84"/>
    <w:rsid w:val="00424157"/>
    <w:rsid w:val="004357FA"/>
    <w:rsid w:val="004361CA"/>
    <w:rsid w:val="00437535"/>
    <w:rsid w:val="00440736"/>
    <w:rsid w:val="00452D2B"/>
    <w:rsid w:val="00455136"/>
    <w:rsid w:val="0046000C"/>
    <w:rsid w:val="004634F3"/>
    <w:rsid w:val="00465587"/>
    <w:rsid w:val="00466D15"/>
    <w:rsid w:val="00477455"/>
    <w:rsid w:val="00490B05"/>
    <w:rsid w:val="0049336A"/>
    <w:rsid w:val="004A1F7B"/>
    <w:rsid w:val="004A44CD"/>
    <w:rsid w:val="004A686E"/>
    <w:rsid w:val="004B0C79"/>
    <w:rsid w:val="004B1A7F"/>
    <w:rsid w:val="004B39F2"/>
    <w:rsid w:val="004C3117"/>
    <w:rsid w:val="004C44D2"/>
    <w:rsid w:val="004D3578"/>
    <w:rsid w:val="004D3632"/>
    <w:rsid w:val="004D380D"/>
    <w:rsid w:val="004D4D0F"/>
    <w:rsid w:val="004E06C5"/>
    <w:rsid w:val="004E0BC5"/>
    <w:rsid w:val="004E1A41"/>
    <w:rsid w:val="004E213A"/>
    <w:rsid w:val="004E549B"/>
    <w:rsid w:val="004E6E7B"/>
    <w:rsid w:val="004F02ED"/>
    <w:rsid w:val="00500FCA"/>
    <w:rsid w:val="00503171"/>
    <w:rsid w:val="005061B1"/>
    <w:rsid w:val="005062AE"/>
    <w:rsid w:val="00506C28"/>
    <w:rsid w:val="00511B73"/>
    <w:rsid w:val="00512207"/>
    <w:rsid w:val="005136C8"/>
    <w:rsid w:val="0052291D"/>
    <w:rsid w:val="00526F78"/>
    <w:rsid w:val="0053179F"/>
    <w:rsid w:val="00534DA0"/>
    <w:rsid w:val="00536985"/>
    <w:rsid w:val="00543E6C"/>
    <w:rsid w:val="00553579"/>
    <w:rsid w:val="005543F0"/>
    <w:rsid w:val="00565087"/>
    <w:rsid w:val="0056573F"/>
    <w:rsid w:val="00571A34"/>
    <w:rsid w:val="00575EE6"/>
    <w:rsid w:val="0058218B"/>
    <w:rsid w:val="00583684"/>
    <w:rsid w:val="005940E5"/>
    <w:rsid w:val="005948EC"/>
    <w:rsid w:val="00595902"/>
    <w:rsid w:val="005B28D4"/>
    <w:rsid w:val="005B5DC6"/>
    <w:rsid w:val="005B60DA"/>
    <w:rsid w:val="005B7BE6"/>
    <w:rsid w:val="005C2054"/>
    <w:rsid w:val="005D3763"/>
    <w:rsid w:val="005E0209"/>
    <w:rsid w:val="005E026E"/>
    <w:rsid w:val="005E13F3"/>
    <w:rsid w:val="005E516C"/>
    <w:rsid w:val="005E74A2"/>
    <w:rsid w:val="00611566"/>
    <w:rsid w:val="00620C44"/>
    <w:rsid w:val="00623837"/>
    <w:rsid w:val="00626510"/>
    <w:rsid w:val="00627DE6"/>
    <w:rsid w:val="0064206B"/>
    <w:rsid w:val="00646D99"/>
    <w:rsid w:val="00650C2E"/>
    <w:rsid w:val="006531BD"/>
    <w:rsid w:val="00653692"/>
    <w:rsid w:val="00656910"/>
    <w:rsid w:val="0066591C"/>
    <w:rsid w:val="00674705"/>
    <w:rsid w:val="006814FE"/>
    <w:rsid w:val="00686E66"/>
    <w:rsid w:val="006A392B"/>
    <w:rsid w:val="006A49CD"/>
    <w:rsid w:val="006A5969"/>
    <w:rsid w:val="006A75E9"/>
    <w:rsid w:val="006B2065"/>
    <w:rsid w:val="006B2D74"/>
    <w:rsid w:val="006B5C7B"/>
    <w:rsid w:val="006B7DC3"/>
    <w:rsid w:val="006C148A"/>
    <w:rsid w:val="006C3013"/>
    <w:rsid w:val="006C66D8"/>
    <w:rsid w:val="006C6C73"/>
    <w:rsid w:val="006C7C18"/>
    <w:rsid w:val="006D0709"/>
    <w:rsid w:val="006D1E24"/>
    <w:rsid w:val="006D1F00"/>
    <w:rsid w:val="006D33A3"/>
    <w:rsid w:val="006E1125"/>
    <w:rsid w:val="006E1417"/>
    <w:rsid w:val="006E6529"/>
    <w:rsid w:val="006E65EE"/>
    <w:rsid w:val="006F3BC4"/>
    <w:rsid w:val="006F5375"/>
    <w:rsid w:val="006F6A1E"/>
    <w:rsid w:val="006F6A2C"/>
    <w:rsid w:val="00700A45"/>
    <w:rsid w:val="00706175"/>
    <w:rsid w:val="007069DC"/>
    <w:rsid w:val="007077B6"/>
    <w:rsid w:val="00710201"/>
    <w:rsid w:val="00711C10"/>
    <w:rsid w:val="00717819"/>
    <w:rsid w:val="0072073A"/>
    <w:rsid w:val="00732558"/>
    <w:rsid w:val="00732EF5"/>
    <w:rsid w:val="007342B5"/>
    <w:rsid w:val="00734A5B"/>
    <w:rsid w:val="0073794C"/>
    <w:rsid w:val="00741814"/>
    <w:rsid w:val="00744E76"/>
    <w:rsid w:val="007458D3"/>
    <w:rsid w:val="00750C60"/>
    <w:rsid w:val="007570D2"/>
    <w:rsid w:val="00757D40"/>
    <w:rsid w:val="00760E6A"/>
    <w:rsid w:val="0076307C"/>
    <w:rsid w:val="0076499E"/>
    <w:rsid w:val="00765E92"/>
    <w:rsid w:val="007678D2"/>
    <w:rsid w:val="0077006E"/>
    <w:rsid w:val="007712A5"/>
    <w:rsid w:val="0077349E"/>
    <w:rsid w:val="00781026"/>
    <w:rsid w:val="00781F0F"/>
    <w:rsid w:val="00785550"/>
    <w:rsid w:val="007856AF"/>
    <w:rsid w:val="00786449"/>
    <w:rsid w:val="0078727C"/>
    <w:rsid w:val="0079049D"/>
    <w:rsid w:val="00790AB8"/>
    <w:rsid w:val="00793DC5"/>
    <w:rsid w:val="007A116D"/>
    <w:rsid w:val="007A1B1D"/>
    <w:rsid w:val="007A71D4"/>
    <w:rsid w:val="007B18D8"/>
    <w:rsid w:val="007C095F"/>
    <w:rsid w:val="007C2DD0"/>
    <w:rsid w:val="007C336B"/>
    <w:rsid w:val="007D098B"/>
    <w:rsid w:val="007E4DED"/>
    <w:rsid w:val="007E6A3F"/>
    <w:rsid w:val="007F16BB"/>
    <w:rsid w:val="007F2E08"/>
    <w:rsid w:val="007F4E3D"/>
    <w:rsid w:val="008028A4"/>
    <w:rsid w:val="0080312A"/>
    <w:rsid w:val="00813245"/>
    <w:rsid w:val="0081659F"/>
    <w:rsid w:val="00823B02"/>
    <w:rsid w:val="00832AF6"/>
    <w:rsid w:val="008339C6"/>
    <w:rsid w:val="0083487F"/>
    <w:rsid w:val="00836954"/>
    <w:rsid w:val="008425F1"/>
    <w:rsid w:val="00843FAE"/>
    <w:rsid w:val="00845E9E"/>
    <w:rsid w:val="008537AE"/>
    <w:rsid w:val="00861F51"/>
    <w:rsid w:val="0086354A"/>
    <w:rsid w:val="008768CA"/>
    <w:rsid w:val="00877063"/>
    <w:rsid w:val="00877EF9"/>
    <w:rsid w:val="00880559"/>
    <w:rsid w:val="008851E5"/>
    <w:rsid w:val="0089060B"/>
    <w:rsid w:val="00890F09"/>
    <w:rsid w:val="0089355C"/>
    <w:rsid w:val="008A09B1"/>
    <w:rsid w:val="008A13D4"/>
    <w:rsid w:val="008A2978"/>
    <w:rsid w:val="008A3E04"/>
    <w:rsid w:val="008A45C0"/>
    <w:rsid w:val="008A5B6A"/>
    <w:rsid w:val="008A78CC"/>
    <w:rsid w:val="008B0399"/>
    <w:rsid w:val="008B03CC"/>
    <w:rsid w:val="008B29B5"/>
    <w:rsid w:val="008B3FA4"/>
    <w:rsid w:val="008B5306"/>
    <w:rsid w:val="008B7F7C"/>
    <w:rsid w:val="008C0EB1"/>
    <w:rsid w:val="008C1FA1"/>
    <w:rsid w:val="008C3057"/>
    <w:rsid w:val="008C39A0"/>
    <w:rsid w:val="008C4EEB"/>
    <w:rsid w:val="008C7FF6"/>
    <w:rsid w:val="008D2E4D"/>
    <w:rsid w:val="008D30BD"/>
    <w:rsid w:val="008D48D0"/>
    <w:rsid w:val="008D4A40"/>
    <w:rsid w:val="008E54D7"/>
    <w:rsid w:val="008E67D4"/>
    <w:rsid w:val="008E6CBF"/>
    <w:rsid w:val="008E7ECE"/>
    <w:rsid w:val="008F07E8"/>
    <w:rsid w:val="008F2C5B"/>
    <w:rsid w:val="008F396F"/>
    <w:rsid w:val="00901FBA"/>
    <w:rsid w:val="0090271F"/>
    <w:rsid w:val="00902DB9"/>
    <w:rsid w:val="0090466A"/>
    <w:rsid w:val="009049FB"/>
    <w:rsid w:val="009109E0"/>
    <w:rsid w:val="00915A94"/>
    <w:rsid w:val="009200A2"/>
    <w:rsid w:val="00920ABA"/>
    <w:rsid w:val="00923655"/>
    <w:rsid w:val="009251C5"/>
    <w:rsid w:val="00935353"/>
    <w:rsid w:val="00936071"/>
    <w:rsid w:val="00936A08"/>
    <w:rsid w:val="00940212"/>
    <w:rsid w:val="009417E0"/>
    <w:rsid w:val="00942EC2"/>
    <w:rsid w:val="00944B30"/>
    <w:rsid w:val="00954787"/>
    <w:rsid w:val="009565DE"/>
    <w:rsid w:val="00961B32"/>
    <w:rsid w:val="00962509"/>
    <w:rsid w:val="00967FF3"/>
    <w:rsid w:val="00970DB3"/>
    <w:rsid w:val="00974BB0"/>
    <w:rsid w:val="00975BCD"/>
    <w:rsid w:val="0098043D"/>
    <w:rsid w:val="00980F44"/>
    <w:rsid w:val="0098143B"/>
    <w:rsid w:val="009963EA"/>
    <w:rsid w:val="009A0AF3"/>
    <w:rsid w:val="009A0DDB"/>
    <w:rsid w:val="009A2566"/>
    <w:rsid w:val="009A5701"/>
    <w:rsid w:val="009B07CD"/>
    <w:rsid w:val="009B3236"/>
    <w:rsid w:val="009B7F03"/>
    <w:rsid w:val="009C19E9"/>
    <w:rsid w:val="009D6975"/>
    <w:rsid w:val="009D704E"/>
    <w:rsid w:val="009D74A6"/>
    <w:rsid w:val="009D7B79"/>
    <w:rsid w:val="009E1021"/>
    <w:rsid w:val="009E2050"/>
    <w:rsid w:val="009E616B"/>
    <w:rsid w:val="009F3566"/>
    <w:rsid w:val="00A03C17"/>
    <w:rsid w:val="00A05C34"/>
    <w:rsid w:val="00A10F02"/>
    <w:rsid w:val="00A15131"/>
    <w:rsid w:val="00A204CA"/>
    <w:rsid w:val="00A209D6"/>
    <w:rsid w:val="00A21D49"/>
    <w:rsid w:val="00A26131"/>
    <w:rsid w:val="00A27095"/>
    <w:rsid w:val="00A31E79"/>
    <w:rsid w:val="00A378D5"/>
    <w:rsid w:val="00A40BF6"/>
    <w:rsid w:val="00A4147C"/>
    <w:rsid w:val="00A46C48"/>
    <w:rsid w:val="00A53724"/>
    <w:rsid w:val="00A54B2B"/>
    <w:rsid w:val="00A54F8B"/>
    <w:rsid w:val="00A55663"/>
    <w:rsid w:val="00A6470D"/>
    <w:rsid w:val="00A668D4"/>
    <w:rsid w:val="00A673C5"/>
    <w:rsid w:val="00A71BFC"/>
    <w:rsid w:val="00A720A2"/>
    <w:rsid w:val="00A74042"/>
    <w:rsid w:val="00A76A84"/>
    <w:rsid w:val="00A82346"/>
    <w:rsid w:val="00A84AD2"/>
    <w:rsid w:val="00A91191"/>
    <w:rsid w:val="00A93B1E"/>
    <w:rsid w:val="00A96593"/>
    <w:rsid w:val="00A9671C"/>
    <w:rsid w:val="00AA00D6"/>
    <w:rsid w:val="00AA1553"/>
    <w:rsid w:val="00AA44B5"/>
    <w:rsid w:val="00AA6948"/>
    <w:rsid w:val="00AA720C"/>
    <w:rsid w:val="00AB0339"/>
    <w:rsid w:val="00AB0BBF"/>
    <w:rsid w:val="00AC094D"/>
    <w:rsid w:val="00AC7308"/>
    <w:rsid w:val="00AD166F"/>
    <w:rsid w:val="00AE0155"/>
    <w:rsid w:val="00AE0A99"/>
    <w:rsid w:val="00AE2E07"/>
    <w:rsid w:val="00AE3B90"/>
    <w:rsid w:val="00AF0AC3"/>
    <w:rsid w:val="00AF26B3"/>
    <w:rsid w:val="00AF2A60"/>
    <w:rsid w:val="00AF6826"/>
    <w:rsid w:val="00AF76EE"/>
    <w:rsid w:val="00B043B9"/>
    <w:rsid w:val="00B05380"/>
    <w:rsid w:val="00B05962"/>
    <w:rsid w:val="00B101F4"/>
    <w:rsid w:val="00B10BA9"/>
    <w:rsid w:val="00B148BB"/>
    <w:rsid w:val="00B15449"/>
    <w:rsid w:val="00B16C2F"/>
    <w:rsid w:val="00B256AD"/>
    <w:rsid w:val="00B27303"/>
    <w:rsid w:val="00B30059"/>
    <w:rsid w:val="00B369B7"/>
    <w:rsid w:val="00B41A0B"/>
    <w:rsid w:val="00B44CA1"/>
    <w:rsid w:val="00B45778"/>
    <w:rsid w:val="00B47CFB"/>
    <w:rsid w:val="00B47FD1"/>
    <w:rsid w:val="00B516BB"/>
    <w:rsid w:val="00B56FF7"/>
    <w:rsid w:val="00B620F9"/>
    <w:rsid w:val="00B628C4"/>
    <w:rsid w:val="00B84DB2"/>
    <w:rsid w:val="00B86D99"/>
    <w:rsid w:val="00B94F9B"/>
    <w:rsid w:val="00B9545A"/>
    <w:rsid w:val="00BA0AAC"/>
    <w:rsid w:val="00BB232C"/>
    <w:rsid w:val="00BC09DA"/>
    <w:rsid w:val="00BC2150"/>
    <w:rsid w:val="00BC3555"/>
    <w:rsid w:val="00BC484E"/>
    <w:rsid w:val="00BC5041"/>
    <w:rsid w:val="00BD04AB"/>
    <w:rsid w:val="00BD3AF7"/>
    <w:rsid w:val="00BE1ED1"/>
    <w:rsid w:val="00BE3F4E"/>
    <w:rsid w:val="00BE7C36"/>
    <w:rsid w:val="00C07A47"/>
    <w:rsid w:val="00C12B51"/>
    <w:rsid w:val="00C1415C"/>
    <w:rsid w:val="00C14AC7"/>
    <w:rsid w:val="00C150E7"/>
    <w:rsid w:val="00C1616E"/>
    <w:rsid w:val="00C17ADC"/>
    <w:rsid w:val="00C204DB"/>
    <w:rsid w:val="00C245C2"/>
    <w:rsid w:val="00C24650"/>
    <w:rsid w:val="00C25465"/>
    <w:rsid w:val="00C256CB"/>
    <w:rsid w:val="00C25A85"/>
    <w:rsid w:val="00C264AB"/>
    <w:rsid w:val="00C26954"/>
    <w:rsid w:val="00C31D42"/>
    <w:rsid w:val="00C31F28"/>
    <w:rsid w:val="00C33079"/>
    <w:rsid w:val="00C33D0F"/>
    <w:rsid w:val="00C352A0"/>
    <w:rsid w:val="00C41A24"/>
    <w:rsid w:val="00C54EEE"/>
    <w:rsid w:val="00C55BEE"/>
    <w:rsid w:val="00C61BD9"/>
    <w:rsid w:val="00C666DA"/>
    <w:rsid w:val="00C6772C"/>
    <w:rsid w:val="00C67FF9"/>
    <w:rsid w:val="00C73B30"/>
    <w:rsid w:val="00C811FE"/>
    <w:rsid w:val="00C82584"/>
    <w:rsid w:val="00C82E16"/>
    <w:rsid w:val="00C83A13"/>
    <w:rsid w:val="00C85D8E"/>
    <w:rsid w:val="00C869BA"/>
    <w:rsid w:val="00C9068C"/>
    <w:rsid w:val="00C92967"/>
    <w:rsid w:val="00C93D8E"/>
    <w:rsid w:val="00C969DE"/>
    <w:rsid w:val="00C97080"/>
    <w:rsid w:val="00CA375E"/>
    <w:rsid w:val="00CA3D0C"/>
    <w:rsid w:val="00CA654B"/>
    <w:rsid w:val="00CB5F13"/>
    <w:rsid w:val="00CB6F8E"/>
    <w:rsid w:val="00CB72B8"/>
    <w:rsid w:val="00CB769B"/>
    <w:rsid w:val="00CD3726"/>
    <w:rsid w:val="00CD4C7B"/>
    <w:rsid w:val="00CE161F"/>
    <w:rsid w:val="00CE4109"/>
    <w:rsid w:val="00CE50AE"/>
    <w:rsid w:val="00CF0B17"/>
    <w:rsid w:val="00CF486A"/>
    <w:rsid w:val="00CF4923"/>
    <w:rsid w:val="00CF49F1"/>
    <w:rsid w:val="00D01792"/>
    <w:rsid w:val="00D05B3E"/>
    <w:rsid w:val="00D074B0"/>
    <w:rsid w:val="00D16246"/>
    <w:rsid w:val="00D2094A"/>
    <w:rsid w:val="00D33765"/>
    <w:rsid w:val="00D33BE3"/>
    <w:rsid w:val="00D37508"/>
    <w:rsid w:val="00D3792D"/>
    <w:rsid w:val="00D4367E"/>
    <w:rsid w:val="00D43D78"/>
    <w:rsid w:val="00D46204"/>
    <w:rsid w:val="00D55E47"/>
    <w:rsid w:val="00D609CE"/>
    <w:rsid w:val="00D62E19"/>
    <w:rsid w:val="00D64AD5"/>
    <w:rsid w:val="00D66EA7"/>
    <w:rsid w:val="00D67CD1"/>
    <w:rsid w:val="00D705B6"/>
    <w:rsid w:val="00D738D6"/>
    <w:rsid w:val="00D75332"/>
    <w:rsid w:val="00D770BB"/>
    <w:rsid w:val="00D774C9"/>
    <w:rsid w:val="00D77DB9"/>
    <w:rsid w:val="00D804BF"/>
    <w:rsid w:val="00D80795"/>
    <w:rsid w:val="00D81E24"/>
    <w:rsid w:val="00D854BE"/>
    <w:rsid w:val="00D87E00"/>
    <w:rsid w:val="00D9134D"/>
    <w:rsid w:val="00D91397"/>
    <w:rsid w:val="00D96D11"/>
    <w:rsid w:val="00DA3B76"/>
    <w:rsid w:val="00DA413A"/>
    <w:rsid w:val="00DA7A03"/>
    <w:rsid w:val="00DB0DB8"/>
    <w:rsid w:val="00DB1818"/>
    <w:rsid w:val="00DC1888"/>
    <w:rsid w:val="00DC309B"/>
    <w:rsid w:val="00DC4DA2"/>
    <w:rsid w:val="00DC5261"/>
    <w:rsid w:val="00DD45FE"/>
    <w:rsid w:val="00DD690E"/>
    <w:rsid w:val="00DD742E"/>
    <w:rsid w:val="00DE25D2"/>
    <w:rsid w:val="00DE31B6"/>
    <w:rsid w:val="00DE4034"/>
    <w:rsid w:val="00DE5D8D"/>
    <w:rsid w:val="00DE63A9"/>
    <w:rsid w:val="00DE69A2"/>
    <w:rsid w:val="00DF2350"/>
    <w:rsid w:val="00DF26C2"/>
    <w:rsid w:val="00E04C9A"/>
    <w:rsid w:val="00E0507B"/>
    <w:rsid w:val="00E2029B"/>
    <w:rsid w:val="00E27A77"/>
    <w:rsid w:val="00E30100"/>
    <w:rsid w:val="00E34DB0"/>
    <w:rsid w:val="00E41A6C"/>
    <w:rsid w:val="00E46C08"/>
    <w:rsid w:val="00E47057"/>
    <w:rsid w:val="00E471CF"/>
    <w:rsid w:val="00E53D98"/>
    <w:rsid w:val="00E57622"/>
    <w:rsid w:val="00E6062E"/>
    <w:rsid w:val="00E62835"/>
    <w:rsid w:val="00E67B26"/>
    <w:rsid w:val="00E71A1E"/>
    <w:rsid w:val="00E77405"/>
    <w:rsid w:val="00E77645"/>
    <w:rsid w:val="00E83697"/>
    <w:rsid w:val="00E8672F"/>
    <w:rsid w:val="00E87B9A"/>
    <w:rsid w:val="00E96CB6"/>
    <w:rsid w:val="00EA079E"/>
    <w:rsid w:val="00EA1F47"/>
    <w:rsid w:val="00EA66C9"/>
    <w:rsid w:val="00EA6A7B"/>
    <w:rsid w:val="00EA7782"/>
    <w:rsid w:val="00EB7385"/>
    <w:rsid w:val="00EB7839"/>
    <w:rsid w:val="00EC3EB3"/>
    <w:rsid w:val="00EC4A25"/>
    <w:rsid w:val="00EC5953"/>
    <w:rsid w:val="00EC6C7B"/>
    <w:rsid w:val="00EE02C9"/>
    <w:rsid w:val="00EE12F0"/>
    <w:rsid w:val="00EF67DF"/>
    <w:rsid w:val="00F00259"/>
    <w:rsid w:val="00F015B0"/>
    <w:rsid w:val="00F025A2"/>
    <w:rsid w:val="00F036E9"/>
    <w:rsid w:val="00F03779"/>
    <w:rsid w:val="00F03990"/>
    <w:rsid w:val="00F04775"/>
    <w:rsid w:val="00F06198"/>
    <w:rsid w:val="00F07388"/>
    <w:rsid w:val="00F10A41"/>
    <w:rsid w:val="00F17B6E"/>
    <w:rsid w:val="00F2026E"/>
    <w:rsid w:val="00F21A4B"/>
    <w:rsid w:val="00F2210A"/>
    <w:rsid w:val="00F34AAE"/>
    <w:rsid w:val="00F37743"/>
    <w:rsid w:val="00F4047D"/>
    <w:rsid w:val="00F40F10"/>
    <w:rsid w:val="00F42015"/>
    <w:rsid w:val="00F54A3D"/>
    <w:rsid w:val="00F54CB0"/>
    <w:rsid w:val="00F575F4"/>
    <w:rsid w:val="00F579CD"/>
    <w:rsid w:val="00F648E6"/>
    <w:rsid w:val="00F64AF0"/>
    <w:rsid w:val="00F653B8"/>
    <w:rsid w:val="00F71B89"/>
    <w:rsid w:val="00F7353C"/>
    <w:rsid w:val="00F76F8F"/>
    <w:rsid w:val="00F86EAC"/>
    <w:rsid w:val="00F91123"/>
    <w:rsid w:val="00F941DF"/>
    <w:rsid w:val="00F97513"/>
    <w:rsid w:val="00FA1266"/>
    <w:rsid w:val="00FA1CFE"/>
    <w:rsid w:val="00FA23D3"/>
    <w:rsid w:val="00FB2310"/>
    <w:rsid w:val="00FB35F6"/>
    <w:rsid w:val="00FB36FA"/>
    <w:rsid w:val="00FB4A59"/>
    <w:rsid w:val="00FB6831"/>
    <w:rsid w:val="00FC1192"/>
    <w:rsid w:val="00FD60ED"/>
    <w:rsid w:val="00FE251B"/>
    <w:rsid w:val="00FE7674"/>
    <w:rsid w:val="00FF0CFE"/>
    <w:rsid w:val="018F4D0D"/>
    <w:rsid w:val="09DC743F"/>
    <w:rsid w:val="0F68692C"/>
    <w:rsid w:val="7EC6318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1B07CBE-5B3B-4CCD-9EA3-4857D9DA5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7F16BB"/>
    <w:pPr>
      <w:ind w:left="720"/>
      <w:contextualSpacing/>
    </w:pPr>
  </w:style>
  <w:style w:type="character" w:customStyle="1" w:styleId="B1Char1">
    <w:name w:val="B1 Char1"/>
    <w:link w:val="B1"/>
    <w:qFormat/>
    <w:rsid w:val="007712A5"/>
    <w:rPr>
      <w:lang w:eastAsia="en-US"/>
    </w:rPr>
  </w:style>
  <w:style w:type="paragraph" w:customStyle="1" w:styleId="Doc-text2">
    <w:name w:val="Doc-text2"/>
    <w:basedOn w:val="B2"/>
    <w:link w:val="Doc-text2Char"/>
    <w:qFormat/>
    <w:rsid w:val="00D4367E"/>
  </w:style>
  <w:style w:type="character" w:customStyle="1" w:styleId="Doc-text2Char">
    <w:name w:val="Doc-text2 Char"/>
    <w:link w:val="Doc-text2"/>
    <w:qFormat/>
    <w:rsid w:val="00D4367E"/>
    <w:rPr>
      <w:lang w:eastAsia="en-US"/>
    </w:rPr>
  </w:style>
  <w:style w:type="table" w:styleId="TableGrid">
    <w:name w:val="Table Grid"/>
    <w:basedOn w:val="TableNormal"/>
    <w:uiPriority w:val="39"/>
    <w:qFormat/>
    <w:rsid w:val="00FB4A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C2150"/>
    <w:pPr>
      <w:spacing w:before="40" w:after="120"/>
    </w:pPr>
    <w:rPr>
      <w:rFonts w:ascii="Arial" w:eastAsia="MS Mincho" w:hAnsi="Arial"/>
      <w:szCs w:val="24"/>
      <w:lang w:eastAsia="en-GB"/>
    </w:rPr>
  </w:style>
  <w:style w:type="character" w:customStyle="1" w:styleId="BodyTextChar">
    <w:name w:val="Body Text Char"/>
    <w:basedOn w:val="DefaultParagraphFont"/>
    <w:link w:val="BodyText"/>
    <w:rsid w:val="00BC2150"/>
    <w:rPr>
      <w:rFonts w:ascii="Arial" w:eastAsia="MS Mincho" w:hAnsi="Arial"/>
      <w:szCs w:val="24"/>
    </w:rPr>
  </w:style>
  <w:style w:type="character" w:customStyle="1" w:styleId="THChar">
    <w:name w:val="TH Char"/>
    <w:link w:val="TH"/>
    <w:qFormat/>
    <w:rsid w:val="00980F44"/>
    <w:rPr>
      <w:rFonts w:ascii="Arial" w:hAnsi="Arial"/>
      <w:b/>
      <w:lang w:eastAsia="en-US"/>
    </w:rPr>
  </w:style>
  <w:style w:type="character" w:customStyle="1" w:styleId="PLChar">
    <w:name w:val="PL Char"/>
    <w:link w:val="PL"/>
    <w:qFormat/>
    <w:rsid w:val="00980F44"/>
    <w:rPr>
      <w:rFonts w:ascii="Courier New" w:hAnsi="Courier New"/>
      <w:noProof/>
      <w:sz w:val="16"/>
      <w:lang w:eastAsia="en-US"/>
    </w:rPr>
  </w:style>
  <w:style w:type="paragraph" w:customStyle="1" w:styleId="Doc-title">
    <w:name w:val="Doc-title"/>
    <w:basedOn w:val="Normal"/>
    <w:next w:val="Doc-text2"/>
    <w:link w:val="Doc-titleChar"/>
    <w:qFormat/>
    <w:rsid w:val="002C09DE"/>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2C09DE"/>
    <w:rPr>
      <w:rFonts w:ascii="Arial" w:eastAsia="MS Mincho" w:hAnsi="Arial"/>
      <w:noProof/>
      <w:szCs w:val="24"/>
    </w:rPr>
  </w:style>
  <w:style w:type="character" w:customStyle="1" w:styleId="B2Char">
    <w:name w:val="B2 Char"/>
    <w:link w:val="B2"/>
    <w:qFormat/>
    <w:rsid w:val="00583684"/>
    <w:rPr>
      <w:lang w:eastAsia="en-US"/>
    </w:rPr>
  </w:style>
  <w:style w:type="character" w:customStyle="1" w:styleId="B3Char2">
    <w:name w:val="B3 Char2"/>
    <w:link w:val="B3"/>
    <w:qFormat/>
    <w:rsid w:val="00583684"/>
    <w:rPr>
      <w:lang w:eastAsia="en-US"/>
    </w:rPr>
  </w:style>
  <w:style w:type="character" w:customStyle="1" w:styleId="Heading3Char">
    <w:name w:val="Heading 3 Char"/>
    <w:basedOn w:val="DefaultParagraphFont"/>
    <w:link w:val="Heading3"/>
    <w:rsid w:val="00936A08"/>
    <w:rPr>
      <w:rFonts w:ascii="Arial" w:hAnsi="Arial"/>
      <w:sz w:val="28"/>
      <w:lang w:eastAsia="en-US"/>
    </w:rPr>
  </w:style>
  <w:style w:type="paragraph" w:customStyle="1" w:styleId="doc-text20">
    <w:name w:val="doc-text2"/>
    <w:basedOn w:val="Normal"/>
    <w:qFormat/>
    <w:rsid w:val="00C07A47"/>
    <w:pPr>
      <w:spacing w:after="0" w:line="256" w:lineRule="auto"/>
      <w:ind w:left="1622" w:hanging="363"/>
    </w:pPr>
    <w:rPr>
      <w:rFonts w:ascii="Arial" w:eastAsia="Malgun Gothic" w:hAnsi="Arial" w:cs="Arial"/>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59975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2367239">
      <w:bodyDiv w:val="1"/>
      <w:marLeft w:val="0"/>
      <w:marRight w:val="0"/>
      <w:marTop w:val="0"/>
      <w:marBottom w:val="0"/>
      <w:divBdr>
        <w:top w:val="none" w:sz="0" w:space="0" w:color="auto"/>
        <w:left w:val="none" w:sz="0" w:space="0" w:color="auto"/>
        <w:bottom w:val="none" w:sz="0" w:space="0" w:color="auto"/>
        <w:right w:val="none" w:sz="0" w:space="0" w:color="auto"/>
      </w:divBdr>
    </w:div>
    <w:div w:id="155408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header" Target="header2.xml"/><Relationship Id="rId2" Type="http://schemas.openxmlformats.org/officeDocument/2006/relationships/customXml" Target="../customXml/item2.xml"/><Relationship Id="rId16" Type="http://schemas.microsoft.com/office/2007/relationships/hdphoto" Target="media/hdphoto2.wdp"/><Relationship Id="rId20" Type="http://schemas.openxmlformats.org/officeDocument/2006/relationships/image" Target="media/image7.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png"/><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07/relationships/hdphoto" Target="media/hdphoto1.wdp"/><Relationship Id="rId22" Type="http://schemas.openxmlformats.org/officeDocument/2006/relationships/image" Target="media/image9.png"/><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5AIRPNAIUNRU-1083777305-704</_dlc_DocId>
    <_dlc_DocIdUrl xmlns="71c5aaf6-e6ce-465b-b873-5148d2a4c105">
      <Url>https://nokia.sharepoint.com/sites/c5g/projects/flexiaccess/_layouts/15/DocIdRedir.aspx?ID=5AIRPNAIUNRU-1083777305-704</Url>
      <Description>5AIRPNAIUNRU-1083777305-704</Description>
    </_dlc_DocIdUrl>
    <IconOverlay xmlns="http://schemas.microsoft.com/sharepoint/v4"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F66997EA-703A-49AF-AF4D-F6648FF25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3GPP%20TDoc.dot</Template>
  <TotalTime>1</TotalTime>
  <Pages>3</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Decarreau, Guillaume (Nokia - DE/Munich)</dc:creator>
  <cp:keywords/>
  <cp:lastModifiedBy>Nokia</cp:lastModifiedBy>
  <cp:revision>3</cp:revision>
  <dcterms:created xsi:type="dcterms:W3CDTF">2019-11-08T07:55:00Z</dcterms:created>
  <dcterms:modified xsi:type="dcterms:W3CDTF">2019-11-08T07:55:00Z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a0fd8cd7-e1bd-466a-b457-b84e8d3eedad</vt:lpwstr>
  </property>
</Properties>
</file>